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2C8" w:rsidRPr="00CE68F0" w:rsidRDefault="00B942C8" w:rsidP="00B942C8">
      <w:pPr>
        <w:tabs>
          <w:tab w:val="left" w:pos="284"/>
        </w:tabs>
        <w:jc w:val="right"/>
        <w:rPr>
          <w:rFonts w:eastAsia="Calibri"/>
          <w:sz w:val="22"/>
          <w:szCs w:val="22"/>
        </w:rPr>
      </w:pPr>
      <w:r w:rsidRPr="00CE68F0">
        <w:rPr>
          <w:rFonts w:eastAsia="Calibri"/>
          <w:sz w:val="22"/>
          <w:szCs w:val="22"/>
        </w:rPr>
        <w:t xml:space="preserve">Приложение № 3 к Договору № </w:t>
      </w:r>
    </w:p>
    <w:p w:rsidR="00FF7A5D" w:rsidRPr="004F4585" w:rsidRDefault="00FF7A5D" w:rsidP="0018274B">
      <w:pPr>
        <w:pStyle w:val="FORMATTEXT"/>
        <w:jc w:val="right"/>
        <w:rPr>
          <w:color w:val="000000"/>
        </w:rPr>
      </w:pPr>
    </w:p>
    <w:p w:rsidR="00FF7A5D" w:rsidRDefault="00FF7A5D" w:rsidP="0018274B">
      <w:pPr>
        <w:pStyle w:val="FORMATTEXT"/>
        <w:jc w:val="right"/>
        <w:rPr>
          <w:rFonts w:ascii="Arial" w:hAnsi="Arial" w:cs="Arial"/>
          <w:color w:val="000000"/>
          <w:sz w:val="20"/>
          <w:szCs w:val="20"/>
        </w:rPr>
      </w:pPr>
    </w:p>
    <w:p w:rsidR="00FF7A5D" w:rsidRDefault="00FF7A5D" w:rsidP="0018274B">
      <w:pPr>
        <w:pStyle w:val="FORMATTEXT"/>
        <w:jc w:val="right"/>
        <w:rPr>
          <w:rFonts w:ascii="Arial" w:hAnsi="Arial" w:cs="Arial"/>
          <w:color w:val="000000"/>
          <w:sz w:val="20"/>
          <w:szCs w:val="20"/>
        </w:rPr>
      </w:pPr>
    </w:p>
    <w:p w:rsidR="0018274B" w:rsidRDefault="0018274B" w:rsidP="0018274B">
      <w:pPr>
        <w:pStyle w:val="FORMATTEXT"/>
        <w:jc w:val="right"/>
      </w:pPr>
      <w:r>
        <w:t xml:space="preserve">      Форма Ф-1 </w:t>
      </w:r>
    </w:p>
    <w:p w:rsidR="0018274B" w:rsidRDefault="0018274B" w:rsidP="0018274B">
      <w:pPr>
        <w:pStyle w:val="FORMATTEXT"/>
        <w:jc w:val="right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8274B" w:rsidTr="0018274B">
        <w:tc>
          <w:tcPr>
            <w:tcW w:w="9571" w:type="dxa"/>
          </w:tcPr>
          <w:p w:rsidR="0018274B" w:rsidRDefault="0018274B" w:rsidP="0018274B">
            <w:pPr>
              <w:pStyle w:val="FORMATTEXT"/>
              <w:jc w:val="right"/>
            </w:pPr>
          </w:p>
        </w:tc>
      </w:tr>
      <w:tr w:rsidR="0018274B" w:rsidTr="0018274B">
        <w:tc>
          <w:tcPr>
            <w:tcW w:w="9571" w:type="dxa"/>
            <w:tcBorders>
              <w:bottom w:val="single" w:sz="4" w:space="0" w:color="auto"/>
            </w:tcBorders>
          </w:tcPr>
          <w:p w:rsidR="0018274B" w:rsidRDefault="0018274B" w:rsidP="0018274B">
            <w:pPr>
              <w:pStyle w:val="FORMATTEXT"/>
              <w:jc w:val="right"/>
            </w:pPr>
          </w:p>
        </w:tc>
      </w:tr>
      <w:tr w:rsidR="0018274B" w:rsidTr="0018274B">
        <w:tc>
          <w:tcPr>
            <w:tcW w:w="9571" w:type="dxa"/>
            <w:tcBorders>
              <w:top w:val="single" w:sz="4" w:space="0" w:color="auto"/>
            </w:tcBorders>
          </w:tcPr>
          <w:p w:rsidR="0018274B" w:rsidRDefault="0018274B" w:rsidP="0018274B">
            <w:pPr>
              <w:pStyle w:val="a4"/>
              <w:jc w:val="center"/>
            </w:pPr>
            <w:r>
              <w:t xml:space="preserve">(Наименование организации) </w:t>
            </w:r>
          </w:p>
          <w:p w:rsidR="0018274B" w:rsidRDefault="0018274B" w:rsidP="0018274B">
            <w:pPr>
              <w:pStyle w:val="FORMATTEXT"/>
              <w:jc w:val="right"/>
            </w:pPr>
          </w:p>
        </w:tc>
      </w:tr>
      <w:tr w:rsidR="0018274B" w:rsidTr="0018274B">
        <w:tc>
          <w:tcPr>
            <w:tcW w:w="9571" w:type="dxa"/>
            <w:tcBorders>
              <w:bottom w:val="single" w:sz="4" w:space="0" w:color="auto"/>
            </w:tcBorders>
          </w:tcPr>
          <w:p w:rsidR="0018274B" w:rsidRDefault="0018274B" w:rsidP="0018274B">
            <w:pPr>
              <w:pStyle w:val="FORMATTEXT"/>
              <w:jc w:val="right"/>
            </w:pPr>
          </w:p>
          <w:p w:rsidR="0018274B" w:rsidRDefault="0018274B" w:rsidP="0018274B">
            <w:pPr>
              <w:pStyle w:val="FORMATTEXT"/>
              <w:jc w:val="right"/>
            </w:pPr>
          </w:p>
        </w:tc>
      </w:tr>
      <w:tr w:rsidR="0018274B" w:rsidTr="0018274B">
        <w:tc>
          <w:tcPr>
            <w:tcW w:w="9571" w:type="dxa"/>
            <w:tcBorders>
              <w:top w:val="single" w:sz="4" w:space="0" w:color="auto"/>
            </w:tcBorders>
          </w:tcPr>
          <w:p w:rsidR="0018274B" w:rsidRDefault="0018274B" w:rsidP="0018274B">
            <w:pPr>
              <w:pStyle w:val="FORMATTEXT"/>
              <w:jc w:val="center"/>
            </w:pPr>
            <w:r>
              <w:t>(Наименование автомобильной дороги, искусственного сооружения)</w:t>
            </w:r>
          </w:p>
          <w:p w:rsidR="0018274B" w:rsidRDefault="0018274B" w:rsidP="0018274B">
            <w:pPr>
              <w:pStyle w:val="FORMATTEXT"/>
              <w:jc w:val="right"/>
            </w:pPr>
          </w:p>
        </w:tc>
      </w:tr>
      <w:tr w:rsidR="0018274B" w:rsidTr="0018274B">
        <w:tc>
          <w:tcPr>
            <w:tcW w:w="9571" w:type="dxa"/>
          </w:tcPr>
          <w:p w:rsidR="0018274B" w:rsidRDefault="0018274B" w:rsidP="0018274B">
            <w:pPr>
              <w:pStyle w:val="FORMATTEXT"/>
              <w:jc w:val="right"/>
            </w:pPr>
          </w:p>
        </w:tc>
      </w:tr>
    </w:tbl>
    <w:p w:rsidR="0018274B" w:rsidRDefault="0018274B" w:rsidP="0018274B">
      <w:pPr>
        <w:pStyle w:val="FORMATTEXT"/>
        <w:jc w:val="right"/>
      </w:pPr>
    </w:p>
    <w:p w:rsidR="00C56813" w:rsidRDefault="00C56813" w:rsidP="0018274B">
      <w:pPr>
        <w:pStyle w:val="FORMATTEXT"/>
        <w:jc w:val="right"/>
      </w:pPr>
    </w:p>
    <w:p w:rsidR="0018274B" w:rsidRDefault="0018274B" w:rsidP="0018274B">
      <w:pPr>
        <w:pStyle w:val="FORMATTEXT"/>
        <w:jc w:val="right"/>
      </w:pPr>
    </w:p>
    <w:p w:rsidR="0018274B" w:rsidRDefault="0018274B" w:rsidP="0018274B">
      <w:pPr>
        <w:pStyle w:val="FORMAT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ОБЩИЙ ЖУРНАЛ РАБОТ N ____</w:t>
      </w:r>
    </w:p>
    <w:tbl>
      <w:tblPr>
        <w:tblStyle w:val="a3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18274B" w:rsidTr="0018274B">
        <w:tc>
          <w:tcPr>
            <w:tcW w:w="5386" w:type="dxa"/>
            <w:tcBorders>
              <w:bottom w:val="single" w:sz="4" w:space="0" w:color="auto"/>
            </w:tcBorders>
          </w:tcPr>
          <w:p w:rsidR="0018274B" w:rsidRDefault="0018274B" w:rsidP="0018274B">
            <w:pPr>
              <w:pStyle w:val="FORMATTEXT"/>
              <w:jc w:val="center"/>
            </w:pPr>
          </w:p>
          <w:p w:rsidR="0018274B" w:rsidRDefault="0018274B" w:rsidP="0018274B">
            <w:pPr>
              <w:pStyle w:val="FORMATTEXT"/>
              <w:jc w:val="center"/>
            </w:pPr>
          </w:p>
        </w:tc>
      </w:tr>
      <w:tr w:rsidR="0018274B" w:rsidTr="0018274B"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18274B" w:rsidRDefault="0018274B" w:rsidP="0018274B">
            <w:pPr>
              <w:pStyle w:val="FORMATTEXT"/>
              <w:jc w:val="center"/>
            </w:pPr>
          </w:p>
          <w:p w:rsidR="0018274B" w:rsidRDefault="0018274B" w:rsidP="0018274B">
            <w:pPr>
              <w:pStyle w:val="FORMATTEXT"/>
              <w:jc w:val="center"/>
            </w:pPr>
          </w:p>
        </w:tc>
      </w:tr>
      <w:tr w:rsidR="0018274B" w:rsidTr="0018274B"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18274B" w:rsidRDefault="0018274B" w:rsidP="0018274B">
            <w:pPr>
              <w:pStyle w:val="FORMATTEXT"/>
              <w:jc w:val="center"/>
            </w:pPr>
          </w:p>
          <w:p w:rsidR="0018274B" w:rsidRDefault="0018274B" w:rsidP="0018274B">
            <w:pPr>
              <w:pStyle w:val="FORMATTEXT"/>
              <w:jc w:val="center"/>
            </w:pPr>
          </w:p>
        </w:tc>
      </w:tr>
    </w:tbl>
    <w:p w:rsidR="0018274B" w:rsidRDefault="0018274B" w:rsidP="0018274B">
      <w:pPr>
        <w:pStyle w:val="FORMATTEXT"/>
        <w:jc w:val="center"/>
      </w:pPr>
    </w:p>
    <w:p w:rsidR="0018274B" w:rsidRDefault="0018274B" w:rsidP="0018274B">
      <w:pPr>
        <w:pStyle w:val="FORMATTEXT"/>
        <w:jc w:val="center"/>
      </w:pPr>
    </w:p>
    <w:p w:rsidR="0018274B" w:rsidRDefault="0018274B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C56813" w:rsidRDefault="00C56813" w:rsidP="0018274B">
      <w:pPr>
        <w:pStyle w:val="FORMATTEXT"/>
        <w:jc w:val="center"/>
      </w:pPr>
    </w:p>
    <w:p w:rsidR="0018274B" w:rsidRDefault="0018274B" w:rsidP="0018274B">
      <w:pPr>
        <w:pStyle w:val="FORMATTEXT"/>
        <w:jc w:val="center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992"/>
        <w:gridCol w:w="4785"/>
      </w:tblGrid>
      <w:tr w:rsidR="0018274B" w:rsidTr="00C56813">
        <w:tc>
          <w:tcPr>
            <w:tcW w:w="3794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992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4785" w:type="dxa"/>
          </w:tcPr>
          <w:p w:rsidR="00C56813" w:rsidRDefault="00C56813" w:rsidP="0018274B">
            <w:pPr>
              <w:pStyle w:val="FORMATTEXT"/>
              <w:jc w:val="center"/>
            </w:pPr>
          </w:p>
          <w:p w:rsidR="0018274B" w:rsidRDefault="0018274B" w:rsidP="0018274B">
            <w:pPr>
              <w:pStyle w:val="FORMATTEXT"/>
              <w:jc w:val="center"/>
            </w:pPr>
            <w:r>
              <w:t>Начат       «_____»______________20___г.</w:t>
            </w:r>
          </w:p>
          <w:p w:rsidR="0018274B" w:rsidRDefault="0018274B" w:rsidP="0018274B">
            <w:pPr>
              <w:pStyle w:val="FORMATTEXT"/>
              <w:jc w:val="center"/>
            </w:pPr>
          </w:p>
        </w:tc>
      </w:tr>
      <w:tr w:rsidR="0018274B" w:rsidTr="00C56813">
        <w:tc>
          <w:tcPr>
            <w:tcW w:w="3794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992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4785" w:type="dxa"/>
          </w:tcPr>
          <w:p w:rsidR="0018274B" w:rsidRDefault="0018274B" w:rsidP="0018274B">
            <w:pPr>
              <w:pStyle w:val="FORMATTEXT"/>
              <w:jc w:val="center"/>
            </w:pPr>
          </w:p>
          <w:p w:rsidR="0018274B" w:rsidRDefault="0018274B" w:rsidP="0018274B">
            <w:pPr>
              <w:pStyle w:val="FORMATTEXT"/>
              <w:jc w:val="center"/>
            </w:pPr>
            <w:r>
              <w:t>Окончен  «_____»______________20___г.</w:t>
            </w:r>
          </w:p>
        </w:tc>
      </w:tr>
      <w:tr w:rsidR="0018274B" w:rsidTr="00C56813">
        <w:tc>
          <w:tcPr>
            <w:tcW w:w="3794" w:type="dxa"/>
          </w:tcPr>
          <w:p w:rsidR="00C56813" w:rsidRDefault="00C56813" w:rsidP="0018274B">
            <w:pPr>
              <w:pStyle w:val="FORMATTEXT"/>
            </w:pPr>
          </w:p>
          <w:p w:rsidR="0018274B" w:rsidRDefault="0018274B" w:rsidP="0018274B">
            <w:pPr>
              <w:pStyle w:val="FORMATTEXT"/>
            </w:pPr>
            <w:r>
              <w:t>Ответственный</w:t>
            </w:r>
          </w:p>
          <w:p w:rsidR="0018274B" w:rsidRDefault="0018274B" w:rsidP="0018274B">
            <w:pPr>
              <w:pStyle w:val="FORMATTEXT"/>
            </w:pPr>
            <w:r>
              <w:t xml:space="preserve"> за ведение журнала</w:t>
            </w:r>
          </w:p>
          <w:p w:rsidR="0018274B" w:rsidRDefault="0018274B" w:rsidP="0018274B">
            <w:pPr>
              <w:pStyle w:val="a4"/>
            </w:pPr>
            <w:r>
              <w:t xml:space="preserve"> </w:t>
            </w:r>
          </w:p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992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4785" w:type="dxa"/>
          </w:tcPr>
          <w:p w:rsidR="00C56813" w:rsidRDefault="00C56813" w:rsidP="0018274B">
            <w:pPr>
              <w:pStyle w:val="FORMATTEXT"/>
            </w:pPr>
          </w:p>
          <w:p w:rsidR="0018274B" w:rsidRDefault="0018274B" w:rsidP="0018274B">
            <w:pPr>
              <w:pStyle w:val="FORMATTEXT"/>
            </w:pPr>
            <w:r>
              <w:t>В журнале прошито</w:t>
            </w:r>
          </w:p>
          <w:p w:rsidR="0018274B" w:rsidRDefault="0018274B" w:rsidP="0018274B">
            <w:pPr>
              <w:pStyle w:val="a4"/>
            </w:pPr>
            <w:r>
              <w:t xml:space="preserve"> и пронумеровано ___________ стр. </w:t>
            </w:r>
          </w:p>
          <w:p w:rsidR="0018274B" w:rsidRDefault="0018274B" w:rsidP="0018274B">
            <w:pPr>
              <w:pStyle w:val="FORMATTEXT"/>
              <w:jc w:val="center"/>
            </w:pPr>
          </w:p>
        </w:tc>
      </w:tr>
      <w:tr w:rsidR="0018274B" w:rsidTr="00C56813">
        <w:tc>
          <w:tcPr>
            <w:tcW w:w="3794" w:type="dxa"/>
          </w:tcPr>
          <w:p w:rsidR="0018274B" w:rsidRDefault="0018274B" w:rsidP="0018274B">
            <w:pPr>
              <w:pStyle w:val="FORMATTEXT"/>
            </w:pPr>
            <w:r>
              <w:t>Старший прораб</w:t>
            </w:r>
          </w:p>
          <w:p w:rsidR="0018274B" w:rsidRDefault="0018274B" w:rsidP="0018274B">
            <w:pPr>
              <w:pStyle w:val="FORMATTEXT"/>
            </w:pPr>
            <w:r>
              <w:t>(начальник участка)</w:t>
            </w:r>
          </w:p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992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4785" w:type="dxa"/>
          </w:tcPr>
          <w:p w:rsidR="0018274B" w:rsidRDefault="0018274B" w:rsidP="0018274B">
            <w:pPr>
              <w:pStyle w:val="FORMATTEXT"/>
              <w:jc w:val="center"/>
            </w:pPr>
          </w:p>
        </w:tc>
      </w:tr>
      <w:tr w:rsidR="0018274B" w:rsidTr="00C56813">
        <w:tc>
          <w:tcPr>
            <w:tcW w:w="3794" w:type="dxa"/>
            <w:tcBorders>
              <w:bottom w:val="single" w:sz="4" w:space="0" w:color="auto"/>
            </w:tcBorders>
          </w:tcPr>
          <w:p w:rsidR="0018274B" w:rsidRDefault="0018274B" w:rsidP="0018274B">
            <w:pPr>
              <w:pStyle w:val="FORMATTEXT"/>
              <w:jc w:val="center"/>
            </w:pPr>
          </w:p>
          <w:p w:rsidR="00C56813" w:rsidRDefault="00C56813" w:rsidP="0018274B">
            <w:pPr>
              <w:pStyle w:val="FORMATTEXT"/>
              <w:jc w:val="center"/>
            </w:pPr>
          </w:p>
        </w:tc>
        <w:tc>
          <w:tcPr>
            <w:tcW w:w="992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4785" w:type="dxa"/>
          </w:tcPr>
          <w:p w:rsidR="0018274B" w:rsidRDefault="0018274B" w:rsidP="0018274B">
            <w:pPr>
              <w:pStyle w:val="FORMATTEXT"/>
              <w:jc w:val="center"/>
            </w:pPr>
            <w:r>
              <w:t>М.П.</w:t>
            </w:r>
          </w:p>
        </w:tc>
      </w:tr>
      <w:tr w:rsidR="0018274B" w:rsidTr="00C56813">
        <w:tc>
          <w:tcPr>
            <w:tcW w:w="3794" w:type="dxa"/>
            <w:tcBorders>
              <w:top w:val="single" w:sz="4" w:space="0" w:color="auto"/>
            </w:tcBorders>
          </w:tcPr>
          <w:p w:rsidR="0018274B" w:rsidRDefault="0018274B" w:rsidP="0018274B">
            <w:pPr>
              <w:pStyle w:val="a4"/>
              <w:jc w:val="center"/>
            </w:pPr>
            <w:r>
              <w:lastRenderedPageBreak/>
              <w:t xml:space="preserve">(подпись) </w:t>
            </w:r>
          </w:p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992" w:type="dxa"/>
          </w:tcPr>
          <w:p w:rsidR="0018274B" w:rsidRDefault="0018274B" w:rsidP="0018274B">
            <w:pPr>
              <w:pStyle w:val="FORMATTEXT"/>
              <w:jc w:val="center"/>
            </w:pPr>
          </w:p>
        </w:tc>
        <w:tc>
          <w:tcPr>
            <w:tcW w:w="4785" w:type="dxa"/>
          </w:tcPr>
          <w:p w:rsidR="0018274B" w:rsidRDefault="0018274B" w:rsidP="0018274B">
            <w:pPr>
              <w:pStyle w:val="FORMATTEXT"/>
              <w:jc w:val="center"/>
            </w:pPr>
          </w:p>
        </w:tc>
      </w:tr>
    </w:tbl>
    <w:p w:rsidR="0018274B" w:rsidRDefault="0018274B" w:rsidP="00C56813">
      <w:pPr>
        <w:pStyle w:val="FORMATTEXT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3118"/>
        <w:gridCol w:w="425"/>
        <w:gridCol w:w="709"/>
        <w:gridCol w:w="3651"/>
      </w:tblGrid>
      <w:tr w:rsidR="00C56813" w:rsidTr="00142A83">
        <w:tc>
          <w:tcPr>
            <w:tcW w:w="9571" w:type="dxa"/>
            <w:gridSpan w:val="5"/>
          </w:tcPr>
          <w:p w:rsidR="00C56813" w:rsidRDefault="00C56813" w:rsidP="00C56813">
            <w:pPr>
              <w:pStyle w:val="FORMATTEXT"/>
              <w:jc w:val="both"/>
            </w:pPr>
            <w:r w:rsidRPr="00C56813">
              <w:t>Строительство (реконструкция) автомобильной дороги</w:t>
            </w:r>
          </w:p>
        </w:tc>
      </w:tr>
      <w:tr w:rsidR="00C56813" w:rsidTr="00142A83">
        <w:tc>
          <w:tcPr>
            <w:tcW w:w="9571" w:type="dxa"/>
            <w:gridSpan w:val="5"/>
            <w:tcBorders>
              <w:bottom w:val="single" w:sz="4" w:space="0" w:color="auto"/>
            </w:tcBorders>
          </w:tcPr>
          <w:p w:rsidR="00C56813" w:rsidRDefault="00C56813" w:rsidP="00C56813">
            <w:pPr>
              <w:pStyle w:val="FORMATTEXT"/>
              <w:jc w:val="both"/>
            </w:pPr>
          </w:p>
        </w:tc>
      </w:tr>
      <w:tr w:rsidR="00DE48FE" w:rsidTr="00142A83">
        <w:tc>
          <w:tcPr>
            <w:tcW w:w="9571" w:type="dxa"/>
            <w:gridSpan w:val="5"/>
            <w:tcBorders>
              <w:bottom w:val="single" w:sz="4" w:space="0" w:color="auto"/>
            </w:tcBorders>
          </w:tcPr>
          <w:p w:rsidR="00DE48FE" w:rsidRDefault="00DE48FE" w:rsidP="00C56813">
            <w:pPr>
              <w:pStyle w:val="FORMATTEXT"/>
              <w:jc w:val="both"/>
            </w:pPr>
          </w:p>
        </w:tc>
      </w:tr>
      <w:tr w:rsidR="00C56813" w:rsidTr="00142A83"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6813" w:rsidRDefault="00C56813" w:rsidP="00C56813">
            <w:pPr>
              <w:pStyle w:val="FORMATTEXT"/>
              <w:jc w:val="both"/>
            </w:pPr>
          </w:p>
        </w:tc>
      </w:tr>
      <w:tr w:rsidR="00C56813" w:rsidTr="00142A83"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6813" w:rsidRDefault="00C56813" w:rsidP="00C56813">
            <w:pPr>
              <w:pStyle w:val="FORMATTEXT"/>
              <w:jc w:val="both"/>
            </w:pPr>
          </w:p>
        </w:tc>
      </w:tr>
      <w:tr w:rsidR="00C56813" w:rsidTr="00142A83"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6813" w:rsidRDefault="00C56813" w:rsidP="00C56813">
            <w:pPr>
              <w:pStyle w:val="FORMATTEXT"/>
              <w:jc w:val="both"/>
            </w:pPr>
            <w:r>
              <w:t>Должность, фамили</w:t>
            </w:r>
            <w:bookmarkStart w:id="0" w:name="_GoBack"/>
            <w:bookmarkEnd w:id="0"/>
            <w:r>
              <w:t>я, имя, отчество ответственного за строительство объекта и ведение общего журнала работ (старший прораб, начальник участка)</w:t>
            </w:r>
          </w:p>
          <w:p w:rsidR="00C56813" w:rsidRDefault="00C56813" w:rsidP="00C56813">
            <w:pPr>
              <w:pStyle w:val="FORMATTEXT"/>
              <w:jc w:val="both"/>
            </w:pPr>
          </w:p>
        </w:tc>
      </w:tr>
      <w:tr w:rsidR="00C56813" w:rsidTr="00142A83">
        <w:tc>
          <w:tcPr>
            <w:tcW w:w="9571" w:type="dxa"/>
            <w:gridSpan w:val="5"/>
            <w:tcBorders>
              <w:top w:val="single" w:sz="4" w:space="0" w:color="auto"/>
            </w:tcBorders>
          </w:tcPr>
          <w:p w:rsidR="00C56813" w:rsidRDefault="00C56813" w:rsidP="00C56813">
            <w:pPr>
              <w:pStyle w:val="FORMATTEXT"/>
              <w:jc w:val="center"/>
            </w:pPr>
            <w:r>
              <w:t>(подпись)</w:t>
            </w:r>
          </w:p>
        </w:tc>
      </w:tr>
      <w:tr w:rsidR="00C56813" w:rsidTr="00142A83">
        <w:tc>
          <w:tcPr>
            <w:tcW w:w="9571" w:type="dxa"/>
            <w:gridSpan w:val="5"/>
          </w:tcPr>
          <w:p w:rsidR="00C56813" w:rsidRDefault="00C56813" w:rsidP="00C56813">
            <w:pPr>
              <w:pStyle w:val="FORMATTEXT"/>
              <w:jc w:val="center"/>
            </w:pPr>
          </w:p>
        </w:tc>
      </w:tr>
      <w:tr w:rsidR="00C56813" w:rsidTr="00142A83">
        <w:tc>
          <w:tcPr>
            <w:tcW w:w="9571" w:type="dxa"/>
            <w:gridSpan w:val="5"/>
            <w:tcBorders>
              <w:bottom w:val="single" w:sz="4" w:space="0" w:color="auto"/>
            </w:tcBorders>
          </w:tcPr>
          <w:p w:rsidR="00C56813" w:rsidRDefault="00C56813" w:rsidP="00C56813">
            <w:pPr>
              <w:pStyle w:val="FORMATTEXT"/>
              <w:jc w:val="both"/>
            </w:pPr>
            <w:r>
              <w:t>Генеральная проектная организация</w:t>
            </w:r>
          </w:p>
          <w:p w:rsidR="00C56813" w:rsidRDefault="00C56813" w:rsidP="00C56813">
            <w:pPr>
              <w:pStyle w:val="FORMATTEXT"/>
              <w:jc w:val="both"/>
            </w:pPr>
          </w:p>
        </w:tc>
      </w:tr>
      <w:tr w:rsidR="00C56813" w:rsidTr="00142A83"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E48FE" w:rsidRDefault="00DE48FE" w:rsidP="00C56813">
            <w:pPr>
              <w:pStyle w:val="FORMATTEXT"/>
              <w:jc w:val="both"/>
            </w:pPr>
          </w:p>
          <w:p w:rsidR="00C56813" w:rsidRDefault="00C56813" w:rsidP="00C56813">
            <w:pPr>
              <w:pStyle w:val="FORMATTEXT"/>
              <w:jc w:val="both"/>
            </w:pPr>
            <w:r w:rsidRPr="00C56813">
              <w:t>Главный инженер проекта</w:t>
            </w:r>
          </w:p>
          <w:p w:rsidR="00C56813" w:rsidRDefault="00C56813" w:rsidP="00C56813">
            <w:pPr>
              <w:pStyle w:val="FORMATTEXT"/>
              <w:jc w:val="both"/>
            </w:pPr>
          </w:p>
        </w:tc>
      </w:tr>
      <w:tr w:rsidR="00C56813" w:rsidTr="00DE48FE">
        <w:tc>
          <w:tcPr>
            <w:tcW w:w="5920" w:type="dxa"/>
            <w:gridSpan w:val="4"/>
            <w:tcBorders>
              <w:top w:val="single" w:sz="4" w:space="0" w:color="auto"/>
            </w:tcBorders>
          </w:tcPr>
          <w:p w:rsidR="00C56813" w:rsidRPr="00C56813" w:rsidRDefault="00C56813" w:rsidP="00142A83">
            <w:pPr>
              <w:pStyle w:val="FORMATTEXT"/>
              <w:jc w:val="center"/>
            </w:pPr>
            <w:r>
              <w:t>(Ф.И.О)</w:t>
            </w:r>
          </w:p>
        </w:tc>
        <w:tc>
          <w:tcPr>
            <w:tcW w:w="3651" w:type="dxa"/>
            <w:tcBorders>
              <w:top w:val="single" w:sz="4" w:space="0" w:color="auto"/>
            </w:tcBorders>
          </w:tcPr>
          <w:p w:rsidR="00C56813" w:rsidRPr="00C56813" w:rsidRDefault="00C56813" w:rsidP="00C56813">
            <w:pPr>
              <w:pStyle w:val="FORMATTEXT"/>
              <w:jc w:val="center"/>
            </w:pPr>
            <w:r>
              <w:t>(подпись)</w:t>
            </w:r>
          </w:p>
        </w:tc>
      </w:tr>
      <w:tr w:rsidR="00C56813" w:rsidTr="002C1027">
        <w:tc>
          <w:tcPr>
            <w:tcW w:w="9571" w:type="dxa"/>
            <w:gridSpan w:val="5"/>
            <w:tcBorders>
              <w:bottom w:val="single" w:sz="4" w:space="0" w:color="auto"/>
            </w:tcBorders>
          </w:tcPr>
          <w:p w:rsidR="00DE48FE" w:rsidRDefault="00DE48FE" w:rsidP="00142A83">
            <w:pPr>
              <w:pStyle w:val="FORMATTEXT"/>
              <w:tabs>
                <w:tab w:val="left" w:pos="8085"/>
              </w:tabs>
            </w:pPr>
          </w:p>
          <w:p w:rsidR="00DE48FE" w:rsidRDefault="00DE48FE" w:rsidP="00142A83">
            <w:pPr>
              <w:pStyle w:val="FORMATTEXT"/>
              <w:tabs>
                <w:tab w:val="left" w:pos="8085"/>
              </w:tabs>
            </w:pPr>
          </w:p>
          <w:p w:rsidR="00C56813" w:rsidRDefault="00C56813" w:rsidP="00142A83">
            <w:pPr>
              <w:pStyle w:val="FORMATTEXT"/>
              <w:tabs>
                <w:tab w:val="left" w:pos="8085"/>
              </w:tabs>
            </w:pPr>
            <w:r>
              <w:t>Заказчик (организация), должность, фамилия, имя, отчество руководителя</w:t>
            </w:r>
            <w:r w:rsidR="00142A83">
              <w:tab/>
            </w:r>
          </w:p>
          <w:p w:rsidR="00C56813" w:rsidRDefault="00C56813" w:rsidP="00C56813">
            <w:pPr>
              <w:pStyle w:val="FORMATTEXT"/>
              <w:jc w:val="both"/>
            </w:pPr>
          </w:p>
        </w:tc>
      </w:tr>
      <w:tr w:rsidR="002C1027" w:rsidTr="002C1027"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C1027" w:rsidRDefault="002C1027" w:rsidP="00C56813">
            <w:pPr>
              <w:pStyle w:val="FORMATTEXT"/>
              <w:jc w:val="center"/>
            </w:pPr>
          </w:p>
        </w:tc>
      </w:tr>
      <w:tr w:rsidR="00142A83" w:rsidTr="002C1027">
        <w:tc>
          <w:tcPr>
            <w:tcW w:w="1668" w:type="dxa"/>
            <w:tcBorders>
              <w:top w:val="single" w:sz="4" w:space="0" w:color="auto"/>
            </w:tcBorders>
          </w:tcPr>
          <w:p w:rsidR="00142A83" w:rsidRDefault="00142A83" w:rsidP="00C56813">
            <w:pPr>
              <w:pStyle w:val="FORMATTEXT"/>
              <w:jc w:val="both"/>
            </w:pPr>
          </w:p>
          <w:p w:rsidR="00DE48FE" w:rsidRDefault="00DE48FE" w:rsidP="00C56813">
            <w:pPr>
              <w:pStyle w:val="FORMATTEXT"/>
              <w:jc w:val="both"/>
            </w:pPr>
          </w:p>
        </w:tc>
        <w:tc>
          <w:tcPr>
            <w:tcW w:w="7903" w:type="dxa"/>
            <w:gridSpan w:val="4"/>
            <w:tcBorders>
              <w:top w:val="single" w:sz="4" w:space="0" w:color="auto"/>
            </w:tcBorders>
          </w:tcPr>
          <w:p w:rsidR="00142A83" w:rsidRDefault="002C1027" w:rsidP="00C56813">
            <w:pPr>
              <w:pStyle w:val="FORMATTEXT"/>
              <w:jc w:val="center"/>
            </w:pPr>
            <w:r>
              <w:t xml:space="preserve">                                                                         (подпись)</w:t>
            </w:r>
          </w:p>
        </w:tc>
      </w:tr>
      <w:tr w:rsidR="00142A83" w:rsidTr="00DE48FE">
        <w:tc>
          <w:tcPr>
            <w:tcW w:w="1668" w:type="dxa"/>
          </w:tcPr>
          <w:p w:rsidR="00DE48FE" w:rsidRDefault="00DE48FE" w:rsidP="00142A83">
            <w:pPr>
              <w:pStyle w:val="FORMATTEXT"/>
              <w:jc w:val="both"/>
            </w:pPr>
          </w:p>
          <w:p w:rsidR="00DE48FE" w:rsidRDefault="00DE48FE" w:rsidP="00142A83">
            <w:pPr>
              <w:pStyle w:val="FORMATTEXT"/>
              <w:jc w:val="both"/>
            </w:pPr>
          </w:p>
          <w:p w:rsidR="00142A83" w:rsidRDefault="00142A83" w:rsidP="00142A83">
            <w:pPr>
              <w:pStyle w:val="FORMATTEXT"/>
              <w:jc w:val="both"/>
            </w:pPr>
            <w:r>
              <w:t>Начало работ:</w:t>
            </w:r>
          </w:p>
          <w:p w:rsidR="00142A83" w:rsidRDefault="00142A83" w:rsidP="00C56813">
            <w:pPr>
              <w:pStyle w:val="FORMATTEXT"/>
              <w:jc w:val="both"/>
            </w:pPr>
          </w:p>
        </w:tc>
        <w:tc>
          <w:tcPr>
            <w:tcW w:w="7903" w:type="dxa"/>
            <w:gridSpan w:val="4"/>
          </w:tcPr>
          <w:p w:rsidR="00142A83" w:rsidRDefault="00142A83" w:rsidP="00C56813">
            <w:pPr>
              <w:pStyle w:val="FORMATTEXT"/>
              <w:jc w:val="center"/>
            </w:pPr>
          </w:p>
        </w:tc>
      </w:tr>
      <w:tr w:rsidR="00142A83" w:rsidTr="00DE48FE">
        <w:tc>
          <w:tcPr>
            <w:tcW w:w="1668" w:type="dxa"/>
          </w:tcPr>
          <w:p w:rsidR="00DE48FE" w:rsidRDefault="00DE48FE" w:rsidP="00C56813">
            <w:pPr>
              <w:pStyle w:val="FORMATTEXT"/>
              <w:jc w:val="both"/>
            </w:pPr>
          </w:p>
          <w:p w:rsidR="00DE48FE" w:rsidRDefault="00DE48FE" w:rsidP="00DE48FE">
            <w:pPr>
              <w:pStyle w:val="FORMATTEXT"/>
              <w:jc w:val="both"/>
            </w:pPr>
            <w:r>
              <w:t>п</w:t>
            </w:r>
            <w:r w:rsidR="00142A83">
              <w:t>о плану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142A83" w:rsidRDefault="00142A83" w:rsidP="00C56813">
            <w:pPr>
              <w:pStyle w:val="FORMATTEXT"/>
              <w:jc w:val="center"/>
            </w:pPr>
          </w:p>
        </w:tc>
        <w:tc>
          <w:tcPr>
            <w:tcW w:w="4360" w:type="dxa"/>
            <w:gridSpan w:val="2"/>
          </w:tcPr>
          <w:p w:rsidR="00142A83" w:rsidRDefault="00142A83" w:rsidP="00C56813">
            <w:pPr>
              <w:pStyle w:val="FORMATTEXT"/>
              <w:jc w:val="center"/>
            </w:pPr>
          </w:p>
        </w:tc>
      </w:tr>
      <w:tr w:rsidR="00142A83" w:rsidTr="00DE48FE">
        <w:tc>
          <w:tcPr>
            <w:tcW w:w="1668" w:type="dxa"/>
          </w:tcPr>
          <w:p w:rsidR="00DE48FE" w:rsidRDefault="00DE48FE" w:rsidP="00C56813">
            <w:pPr>
              <w:pStyle w:val="FORMATTEXT"/>
              <w:jc w:val="both"/>
            </w:pPr>
          </w:p>
          <w:p w:rsidR="00DE48FE" w:rsidRDefault="00DE48FE" w:rsidP="00DE48FE">
            <w:pPr>
              <w:pStyle w:val="FORMATTEXT"/>
              <w:jc w:val="both"/>
            </w:pPr>
            <w:r>
              <w:t>ф</w:t>
            </w:r>
            <w:r w:rsidR="00142A83">
              <w:t>актически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2A83" w:rsidRDefault="00142A83" w:rsidP="00C56813">
            <w:pPr>
              <w:pStyle w:val="FORMATTEXT"/>
              <w:jc w:val="center"/>
            </w:pPr>
          </w:p>
        </w:tc>
        <w:tc>
          <w:tcPr>
            <w:tcW w:w="4360" w:type="dxa"/>
            <w:gridSpan w:val="2"/>
          </w:tcPr>
          <w:p w:rsidR="00142A83" w:rsidRDefault="00142A83" w:rsidP="00C56813">
            <w:pPr>
              <w:pStyle w:val="FORMATTEXT"/>
              <w:jc w:val="center"/>
            </w:pPr>
          </w:p>
        </w:tc>
      </w:tr>
      <w:tr w:rsidR="00142A83" w:rsidTr="00DE48FE">
        <w:tc>
          <w:tcPr>
            <w:tcW w:w="9571" w:type="dxa"/>
            <w:gridSpan w:val="5"/>
          </w:tcPr>
          <w:p w:rsidR="00DE48FE" w:rsidRDefault="00DE48FE" w:rsidP="00142A83">
            <w:pPr>
              <w:pStyle w:val="FORMATTEXT"/>
            </w:pPr>
          </w:p>
          <w:p w:rsidR="00142A83" w:rsidRDefault="00142A83" w:rsidP="00142A83">
            <w:pPr>
              <w:pStyle w:val="FORMATTEXT"/>
            </w:pPr>
            <w:r>
              <w:t>Окончание работ (ввод в эксплуатацию)</w:t>
            </w:r>
          </w:p>
        </w:tc>
      </w:tr>
      <w:tr w:rsidR="00142A83" w:rsidTr="00DE48FE">
        <w:tc>
          <w:tcPr>
            <w:tcW w:w="1668" w:type="dxa"/>
          </w:tcPr>
          <w:p w:rsidR="00DE48FE" w:rsidRDefault="00DE48FE" w:rsidP="006F4B19">
            <w:pPr>
              <w:pStyle w:val="FORMATTEXT"/>
              <w:jc w:val="both"/>
            </w:pPr>
          </w:p>
          <w:p w:rsidR="00142A83" w:rsidRDefault="00142A83" w:rsidP="006F4B19">
            <w:pPr>
              <w:pStyle w:val="FORMATTEXT"/>
              <w:jc w:val="both"/>
            </w:pPr>
            <w:r>
              <w:t>по плану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</w:tcPr>
          <w:p w:rsidR="00142A83" w:rsidRDefault="00142A83" w:rsidP="00C56813">
            <w:pPr>
              <w:pStyle w:val="FORMATTEXT"/>
              <w:jc w:val="center"/>
            </w:pPr>
          </w:p>
        </w:tc>
        <w:tc>
          <w:tcPr>
            <w:tcW w:w="4360" w:type="dxa"/>
            <w:gridSpan w:val="2"/>
          </w:tcPr>
          <w:p w:rsidR="00142A83" w:rsidRDefault="00142A83" w:rsidP="00C56813">
            <w:pPr>
              <w:pStyle w:val="FORMATTEXT"/>
              <w:jc w:val="center"/>
            </w:pPr>
          </w:p>
        </w:tc>
      </w:tr>
      <w:tr w:rsidR="00142A83" w:rsidTr="00DE48FE">
        <w:tc>
          <w:tcPr>
            <w:tcW w:w="1668" w:type="dxa"/>
          </w:tcPr>
          <w:p w:rsidR="00DE48FE" w:rsidRDefault="00DE48FE" w:rsidP="006F4B19">
            <w:pPr>
              <w:pStyle w:val="FORMATTEXT"/>
              <w:jc w:val="both"/>
            </w:pPr>
          </w:p>
          <w:p w:rsidR="00142A83" w:rsidRDefault="00142A83" w:rsidP="006F4B19">
            <w:pPr>
              <w:pStyle w:val="FORMATTEXT"/>
              <w:jc w:val="both"/>
            </w:pPr>
            <w:r>
              <w:t>фактически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2A83" w:rsidRDefault="00142A83" w:rsidP="00C56813">
            <w:pPr>
              <w:pStyle w:val="FORMATTEXT"/>
              <w:jc w:val="center"/>
            </w:pPr>
          </w:p>
        </w:tc>
        <w:tc>
          <w:tcPr>
            <w:tcW w:w="4360" w:type="dxa"/>
            <w:gridSpan w:val="2"/>
          </w:tcPr>
          <w:p w:rsidR="00142A83" w:rsidRDefault="00142A83" w:rsidP="00C56813">
            <w:pPr>
              <w:pStyle w:val="FORMATTEXT"/>
              <w:jc w:val="center"/>
            </w:pPr>
          </w:p>
        </w:tc>
      </w:tr>
      <w:tr w:rsidR="00142A83" w:rsidTr="00DE48FE">
        <w:tc>
          <w:tcPr>
            <w:tcW w:w="9571" w:type="dxa"/>
            <w:gridSpan w:val="5"/>
          </w:tcPr>
          <w:p w:rsidR="00DE48FE" w:rsidRDefault="00DE48FE" w:rsidP="00DE48FE">
            <w:pPr>
              <w:pStyle w:val="FORMATTEXT"/>
              <w:jc w:val="center"/>
            </w:pPr>
          </w:p>
          <w:p w:rsidR="00DE48FE" w:rsidRDefault="00DE48FE" w:rsidP="00DE48FE">
            <w:pPr>
              <w:pStyle w:val="FORMATTEXT"/>
              <w:jc w:val="center"/>
            </w:pPr>
          </w:p>
          <w:p w:rsidR="00142A83" w:rsidRDefault="00DE48FE" w:rsidP="00DE48FE">
            <w:pPr>
              <w:pStyle w:val="FORMATTEXT"/>
              <w:jc w:val="center"/>
            </w:pPr>
            <w:r>
              <w:t xml:space="preserve">В журнале №_____ пронумеровано и </w:t>
            </w:r>
            <w:proofErr w:type="spellStart"/>
            <w:r>
              <w:t>прошнуровано__________страниц</w:t>
            </w:r>
            <w:proofErr w:type="spellEnd"/>
          </w:p>
          <w:p w:rsidR="00DE48FE" w:rsidRDefault="00DE48FE" w:rsidP="00DE48FE">
            <w:pPr>
              <w:pStyle w:val="FORMATTEXT"/>
              <w:jc w:val="center"/>
            </w:pPr>
          </w:p>
        </w:tc>
      </w:tr>
      <w:tr w:rsidR="00142A83" w:rsidTr="00DE48FE">
        <w:tc>
          <w:tcPr>
            <w:tcW w:w="4786" w:type="dxa"/>
            <w:gridSpan w:val="2"/>
          </w:tcPr>
          <w:p w:rsidR="00DE48FE" w:rsidRDefault="00DE48FE" w:rsidP="00DE48FE">
            <w:pPr>
              <w:pStyle w:val="a4"/>
            </w:pPr>
          </w:p>
          <w:p w:rsidR="00142A83" w:rsidRDefault="00DE48FE" w:rsidP="00DE48FE">
            <w:pPr>
              <w:pStyle w:val="a4"/>
            </w:pPr>
            <w:r>
              <w:t xml:space="preserve">Руководитель подрядной организации </w:t>
            </w:r>
          </w:p>
        </w:tc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142A83" w:rsidRDefault="00142A83" w:rsidP="00C56813">
            <w:pPr>
              <w:pStyle w:val="FORMATTEXT"/>
              <w:jc w:val="center"/>
            </w:pPr>
          </w:p>
        </w:tc>
      </w:tr>
      <w:tr w:rsidR="00142A83" w:rsidTr="00DE48FE">
        <w:tc>
          <w:tcPr>
            <w:tcW w:w="4786" w:type="dxa"/>
            <w:gridSpan w:val="2"/>
            <w:tcBorders>
              <w:bottom w:val="single" w:sz="4" w:space="0" w:color="auto"/>
            </w:tcBorders>
          </w:tcPr>
          <w:p w:rsidR="00142A83" w:rsidRDefault="00142A83" w:rsidP="00C56813">
            <w:pPr>
              <w:pStyle w:val="FORMATTEXT"/>
              <w:jc w:val="both"/>
            </w:pPr>
          </w:p>
          <w:p w:rsidR="00DE48FE" w:rsidRDefault="00DE48FE" w:rsidP="00C56813">
            <w:pPr>
              <w:pStyle w:val="FORMATTEXT"/>
              <w:jc w:val="both"/>
            </w:pPr>
          </w:p>
        </w:tc>
        <w:tc>
          <w:tcPr>
            <w:tcW w:w="4785" w:type="dxa"/>
            <w:gridSpan w:val="3"/>
          </w:tcPr>
          <w:p w:rsidR="00142A83" w:rsidRDefault="00DE48FE" w:rsidP="00C56813">
            <w:pPr>
              <w:pStyle w:val="FORMATTEXT"/>
              <w:jc w:val="center"/>
            </w:pPr>
            <w:r w:rsidRPr="00DE48FE">
              <w:t>(подпись)</w:t>
            </w:r>
          </w:p>
        </w:tc>
      </w:tr>
      <w:tr w:rsidR="00142A83" w:rsidTr="00DE48FE">
        <w:tc>
          <w:tcPr>
            <w:tcW w:w="4786" w:type="dxa"/>
            <w:gridSpan w:val="2"/>
            <w:tcBorders>
              <w:top w:val="single" w:sz="4" w:space="0" w:color="auto"/>
            </w:tcBorders>
          </w:tcPr>
          <w:p w:rsidR="00DE48FE" w:rsidRDefault="00DE48FE" w:rsidP="00DE48FE">
            <w:pPr>
              <w:pStyle w:val="a4"/>
              <w:jc w:val="center"/>
            </w:pPr>
            <w:r>
              <w:t xml:space="preserve">(дата выдачи, печать) </w:t>
            </w:r>
          </w:p>
          <w:p w:rsidR="00142A83" w:rsidRDefault="00142A83" w:rsidP="00C56813">
            <w:pPr>
              <w:pStyle w:val="FORMATTEXT"/>
              <w:jc w:val="both"/>
            </w:pPr>
          </w:p>
        </w:tc>
        <w:tc>
          <w:tcPr>
            <w:tcW w:w="4785" w:type="dxa"/>
            <w:gridSpan w:val="3"/>
          </w:tcPr>
          <w:p w:rsidR="00142A83" w:rsidRDefault="00142A83" w:rsidP="00C56813">
            <w:pPr>
              <w:pStyle w:val="FORMATTEXT"/>
              <w:jc w:val="center"/>
            </w:pPr>
          </w:p>
        </w:tc>
      </w:tr>
    </w:tbl>
    <w:p w:rsidR="00C56813" w:rsidRDefault="00C56813" w:rsidP="00C56813">
      <w:pPr>
        <w:pStyle w:val="FORMATTEXT"/>
        <w:jc w:val="both"/>
      </w:pPr>
    </w:p>
    <w:p w:rsidR="00DE48FE" w:rsidRDefault="00DE48FE" w:rsidP="00C56813">
      <w:pPr>
        <w:pStyle w:val="FORMATTEXT"/>
        <w:jc w:val="both"/>
      </w:pPr>
    </w:p>
    <w:p w:rsidR="00DE48FE" w:rsidRDefault="00DE48FE" w:rsidP="00C56813">
      <w:pPr>
        <w:pStyle w:val="FORMATTEXT"/>
        <w:jc w:val="both"/>
      </w:pPr>
    </w:p>
    <w:p w:rsidR="00DE48FE" w:rsidRDefault="00DE48FE" w:rsidP="00C56813">
      <w:pPr>
        <w:pStyle w:val="FORMATTEXT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260"/>
        <w:gridCol w:w="3226"/>
      </w:tblGrid>
      <w:tr w:rsidR="0054320B" w:rsidTr="0054320B">
        <w:tc>
          <w:tcPr>
            <w:tcW w:w="6345" w:type="dxa"/>
            <w:gridSpan w:val="2"/>
          </w:tcPr>
          <w:p w:rsidR="0054320B" w:rsidRDefault="0054320B" w:rsidP="00C56813">
            <w:pPr>
              <w:pStyle w:val="FORMATTEXT"/>
              <w:jc w:val="both"/>
            </w:pPr>
            <w:r w:rsidRPr="00DE48FE">
              <w:t>Основные показатели строящегося объекта (мощность)</w:t>
            </w:r>
          </w:p>
        </w:tc>
        <w:tc>
          <w:tcPr>
            <w:tcW w:w="3226" w:type="dxa"/>
            <w:tcBorders>
              <w:bottom w:val="single" w:sz="4" w:space="0" w:color="auto"/>
            </w:tcBorders>
          </w:tcPr>
          <w:p w:rsidR="0054320B" w:rsidRDefault="0054320B" w:rsidP="00C56813">
            <w:pPr>
              <w:pStyle w:val="FORMATTEXT"/>
              <w:jc w:val="both"/>
            </w:pPr>
          </w:p>
        </w:tc>
      </w:tr>
      <w:tr w:rsidR="00DE48FE" w:rsidTr="0054320B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DE48FE" w:rsidRPr="0054320B" w:rsidRDefault="00DE48FE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DE48FE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48FE" w:rsidRPr="0054320B" w:rsidRDefault="00DE48FE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DE48FE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E48FE" w:rsidRPr="0054320B" w:rsidRDefault="00DE48FE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3085" w:type="dxa"/>
            <w:tcBorders>
              <w:top w:val="single" w:sz="4" w:space="0" w:color="auto"/>
            </w:tcBorders>
          </w:tcPr>
          <w:p w:rsidR="0054320B" w:rsidRDefault="0054320B" w:rsidP="003133DA">
            <w:pPr>
              <w:pStyle w:val="FORMATTEXT"/>
              <w:jc w:val="both"/>
            </w:pPr>
            <w:r>
              <w:t>Сметная стоимость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20B" w:rsidRDefault="0054320B" w:rsidP="00C56813">
            <w:pPr>
              <w:pStyle w:val="FORMATTEXT"/>
              <w:jc w:val="both"/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</w:tcPr>
          <w:p w:rsidR="0054320B" w:rsidRDefault="0054320B" w:rsidP="00C56813">
            <w:pPr>
              <w:pStyle w:val="FORMATTEXT"/>
              <w:jc w:val="both"/>
            </w:pPr>
          </w:p>
          <w:p w:rsidR="0054320B" w:rsidRDefault="0054320B" w:rsidP="00C56813">
            <w:pPr>
              <w:pStyle w:val="FORMATTEXT"/>
              <w:jc w:val="both"/>
            </w:pPr>
            <w:r>
              <w:t>Утверждающая инстанция и дата утверждения проектной документации</w:t>
            </w:r>
          </w:p>
        </w:tc>
      </w:tr>
      <w:tr w:rsidR="0054320B" w:rsidTr="0054320B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</w:tcBorders>
          </w:tcPr>
          <w:p w:rsidR="0054320B" w:rsidRDefault="0054320B" w:rsidP="00C56813">
            <w:pPr>
              <w:pStyle w:val="FORMATTEXT"/>
              <w:jc w:val="both"/>
            </w:pPr>
          </w:p>
        </w:tc>
      </w:tr>
      <w:tr w:rsidR="0054320B" w:rsidTr="0054320B">
        <w:tc>
          <w:tcPr>
            <w:tcW w:w="9571" w:type="dxa"/>
            <w:gridSpan w:val="3"/>
          </w:tcPr>
          <w:p w:rsidR="0054320B" w:rsidRDefault="0054320B" w:rsidP="00C56813">
            <w:pPr>
              <w:pStyle w:val="FORMATTEXT"/>
              <w:jc w:val="both"/>
            </w:pPr>
          </w:p>
          <w:p w:rsidR="0054320B" w:rsidRDefault="0054320B" w:rsidP="00C56813">
            <w:pPr>
              <w:pStyle w:val="FORMATTEXT"/>
              <w:jc w:val="both"/>
            </w:pPr>
            <w:r>
              <w:t>Субподрядные организации и выполняемые ими работы</w:t>
            </w:r>
          </w:p>
        </w:tc>
      </w:tr>
      <w:tr w:rsidR="0054320B" w:rsidTr="0054320B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54320B" w:rsidRDefault="0054320B" w:rsidP="00C56813">
            <w:pPr>
              <w:pStyle w:val="FORMATTEXT"/>
              <w:jc w:val="both"/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</w:tcBorders>
          </w:tcPr>
          <w:p w:rsidR="0054320B" w:rsidRDefault="0054320B" w:rsidP="00C56813">
            <w:pPr>
              <w:pStyle w:val="FORMATTEXT"/>
              <w:jc w:val="both"/>
            </w:pPr>
          </w:p>
        </w:tc>
      </w:tr>
      <w:tr w:rsidR="0054320B" w:rsidTr="0054320B">
        <w:tc>
          <w:tcPr>
            <w:tcW w:w="9571" w:type="dxa"/>
            <w:gridSpan w:val="3"/>
          </w:tcPr>
          <w:p w:rsidR="0054320B" w:rsidRDefault="0054320B" w:rsidP="00C56813">
            <w:pPr>
              <w:pStyle w:val="FORMATTEXT"/>
              <w:jc w:val="both"/>
            </w:pPr>
            <w:r w:rsidRPr="0054320B">
              <w:t>Отметки об изменениях, внесенных в проектно-сметную документацию</w:t>
            </w:r>
          </w:p>
        </w:tc>
      </w:tr>
      <w:tr w:rsidR="0054320B" w:rsidTr="0054320B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  <w:tr w:rsidR="0054320B" w:rsidTr="0054320B">
        <w:tc>
          <w:tcPr>
            <w:tcW w:w="95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4320B" w:rsidRPr="0054320B" w:rsidRDefault="0054320B" w:rsidP="00C56813">
            <w:pPr>
              <w:pStyle w:val="FORMATTEXT"/>
              <w:jc w:val="both"/>
              <w:rPr>
                <w:sz w:val="28"/>
                <w:szCs w:val="28"/>
              </w:rPr>
            </w:pPr>
          </w:p>
        </w:tc>
      </w:tr>
    </w:tbl>
    <w:p w:rsidR="00DE48FE" w:rsidRDefault="00DE48FE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54320B" w:rsidRDefault="0054320B" w:rsidP="0054320B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lastRenderedPageBreak/>
        <w:t xml:space="preserve">УКАЗАНИЯ К ВЕДЕНИЮ ОБЩЕГО ЖУРНАЛА РАБОТ </w:t>
      </w:r>
    </w:p>
    <w:p w:rsidR="0054320B" w:rsidRDefault="0054320B" w:rsidP="0054320B">
      <w:pPr>
        <w:pStyle w:val="FORMATTEXT"/>
        <w:ind w:firstLine="568"/>
        <w:jc w:val="both"/>
      </w:pPr>
      <w:r>
        <w:t>1. Общий журнал работ является основным первичным производственным документом, отражающим технологическую последовательность, сроки, объемы, условия производства строительства (реконструкции) автомобильных дорог и искусственных сооружений и их качество.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2. Общий журнал ведется на строительстве (реконструкции) объекта ответственным лицом (старшим прорабом, прорабом) с первого дня работы; старший прораб (прораб) заполняет его лично (при односменном режиме работы) или поручает вести его начальникам смен (при 2-3 сменном режиме работы). Специализированные организации, отряды, бригады, выполняющие отдельные работы, ведут специальные журналы, которые по окончании этих видов работ передаются генеральной подрядной организации.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3. Общий журнал работ готовит и заполняет подрядная организация совместно с проектной организацией и заказчиком. Титульный лист заполняется до начала строительства (реконструкции). Список инженерно-технического персонала, занятого на объекте, составляет руководитель строительной организации. Перечень ответственных конструкций и актов на скрытые работы устанавливает проектная организация (в случае осуществления авторского надзора), при отсутствии авторского надзора на объекте перечни устанавливает заказчик (СНиП 3.01.01-85*).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В разделе "Ведомость результатов контроля качества строительно-монтажных работ" регистрируются все виды работ, качество выполнения которых контролируется и подлежит приемке заказчиком.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Систематические сведения о производстве работ (с начала и до завершения) должны записываться в разделе "Сведения о производстве работ".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Описание работ должно производиться по конструктивным элементам сооружения с указанием отметок и адреса. </w:t>
      </w:r>
      <w:proofErr w:type="gramStart"/>
      <w:r>
        <w:t>Здесь же должны приводиться краткие сведения о методах производства работ, применяемых материалах, готовых изделиях и конструкциях, вынужденных простоях строительных машин (с указанием принятых мер), испытаниях оборудования, отступлениях от рабочих чертежей (с указанием причин) и их согласования, изменении расположения защитных и сигнальных ограждений, наличии и выполнении рабочих схем операционного контроля качества работ, исполнениях или переделках выполненных работ (с указанием виновных), а</w:t>
      </w:r>
      <w:proofErr w:type="gramEnd"/>
      <w:r>
        <w:t xml:space="preserve"> также метеорологических и других особых условиях производства работ.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4. Лица, осуществляющие контроль качества работ, свои замечания записывают в разделе "Сведения о производстве работ".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Лица, ответственные за организацию производственного контроля, должны проверять своевременность устранения выявленных дефектов и нарушений правил производства работ.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5. Общий журнал работ должен быть пронумерован, прошнурован, оформлен всеми подписями на титульном листе и скреплен печатью генподрядной строительной организации, его выдавшей.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6. Запрещается вырывать листы из журнала и заменять их новыми.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7. При сдаче законченного строительством (реконструкцией) объекта в эксплуатацию </w:t>
      </w:r>
      <w:proofErr w:type="gramStart"/>
      <w:r>
        <w:t>общий</w:t>
      </w:r>
      <w:proofErr w:type="gramEnd"/>
      <w:r>
        <w:t xml:space="preserve"> и специальные журналы работ предъявляются со всей исполнительной документацией рабочей комиссии и после приемки объекта государственной приемочной комиссии передаются на хранение эксплуатационной организации.</w:t>
      </w:r>
    </w:p>
    <w:p w:rsidR="0054320B" w:rsidRDefault="0054320B" w:rsidP="0054320B">
      <w:pPr>
        <w:pStyle w:val="FORMATTEXT"/>
        <w:ind w:firstLine="568"/>
        <w:jc w:val="both"/>
      </w:pPr>
      <w:r>
        <w:t xml:space="preserve"> </w:t>
      </w:r>
    </w:p>
    <w:p w:rsidR="0054320B" w:rsidRDefault="0054320B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C2078A" w:rsidRDefault="00C2078A" w:rsidP="00C56813">
      <w:pPr>
        <w:pStyle w:val="FORMATTEXT"/>
        <w:jc w:val="both"/>
      </w:pPr>
    </w:p>
    <w:p w:rsidR="0054320B" w:rsidRDefault="0054320B" w:rsidP="00C56813">
      <w:pPr>
        <w:pStyle w:val="FORMATTEXT"/>
        <w:jc w:val="both"/>
      </w:pPr>
    </w:p>
    <w:p w:rsidR="0054320B" w:rsidRDefault="0054320B" w:rsidP="0054320B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lastRenderedPageBreak/>
        <w:t xml:space="preserve">СПИСОК ИНЖЕНЕРНО-ТЕХНИЧЕСКОГО ПЕРСОНАЛА, </w:t>
      </w:r>
    </w:p>
    <w:p w:rsidR="0054320B" w:rsidRDefault="0054320B" w:rsidP="0054320B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ЗАНЯТОГО НА СТРОИТЕЛЬСТВЕ ОБЪЕКТА </w:t>
      </w:r>
    </w:p>
    <w:p w:rsidR="005D3FBA" w:rsidRDefault="005D3FBA" w:rsidP="0054320B">
      <w:pPr>
        <w:pStyle w:val="HEADERTEXT"/>
        <w:jc w:val="center"/>
        <w:rPr>
          <w:b/>
          <w:bCs/>
          <w:color w:val="00000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553"/>
        <w:gridCol w:w="2233"/>
      </w:tblGrid>
      <w:tr w:rsidR="005D3FBA" w:rsidTr="005D3FBA">
        <w:tc>
          <w:tcPr>
            <w:tcW w:w="2392" w:type="dxa"/>
          </w:tcPr>
          <w:p w:rsidR="005D3FBA" w:rsidRDefault="005D3FBA" w:rsidP="005D3FBA">
            <w:pPr>
              <w:pStyle w:val="FORMATTEXT"/>
              <w:jc w:val="center"/>
            </w:pPr>
            <w:r>
              <w:t>Фамилия, имя, отчество, занимаемая должность, специальность, образование, участок работ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5D3FBA">
            <w:pPr>
              <w:pStyle w:val="FORMATTEXT"/>
              <w:jc w:val="center"/>
            </w:pPr>
            <w:r>
              <w:t>Дата начала работ на строительстве объекта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5D3FBA" w:rsidRDefault="005D3FBA" w:rsidP="005D3FBA">
            <w:pPr>
              <w:pStyle w:val="FORMATTEXT"/>
              <w:jc w:val="both"/>
            </w:pPr>
            <w:r>
              <w:t>Отметка о получении разрешения на право производства работ, приказ назначения на должность</w:t>
            </w:r>
          </w:p>
        </w:tc>
        <w:tc>
          <w:tcPr>
            <w:tcW w:w="2233" w:type="dxa"/>
          </w:tcPr>
          <w:p w:rsidR="005D3FBA" w:rsidRDefault="005D3FBA" w:rsidP="005D3FBA">
            <w:pPr>
              <w:pStyle w:val="FORMATTEXT"/>
              <w:jc w:val="center"/>
            </w:pPr>
            <w:r>
              <w:t>Дата окончания работ на строительстве объекта (N протокола)</w:t>
            </w:r>
          </w:p>
          <w:p w:rsidR="005D3FBA" w:rsidRDefault="005D3FBA" w:rsidP="005D3FBA">
            <w:pPr>
              <w:pStyle w:val="a4"/>
              <w:jc w:val="center"/>
            </w:pPr>
            <w:r>
              <w:t xml:space="preserve"> 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2392" w:type="dxa"/>
          </w:tcPr>
          <w:p w:rsidR="005D3FBA" w:rsidRDefault="005D3FBA" w:rsidP="005D3FBA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5D3FBA" w:rsidRDefault="005D3FBA" w:rsidP="005D3FBA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2553" w:type="dxa"/>
          </w:tcPr>
          <w:p w:rsidR="005D3FBA" w:rsidRDefault="005D3FBA" w:rsidP="005D3FBA">
            <w:pPr>
              <w:pStyle w:val="FORMATTEXT"/>
              <w:jc w:val="center"/>
            </w:pPr>
            <w:r>
              <w:t>3</w:t>
            </w:r>
          </w:p>
        </w:tc>
        <w:tc>
          <w:tcPr>
            <w:tcW w:w="2233" w:type="dxa"/>
          </w:tcPr>
          <w:p w:rsidR="005D3FBA" w:rsidRDefault="005D3FBA" w:rsidP="005D3FBA">
            <w:pPr>
              <w:pStyle w:val="FORMATTEXT"/>
              <w:jc w:val="center"/>
            </w:pPr>
            <w:r>
              <w:t>4</w:t>
            </w:r>
          </w:p>
        </w:tc>
      </w:tr>
      <w:tr w:rsidR="005D3FBA" w:rsidTr="005D3FBA">
        <w:tc>
          <w:tcPr>
            <w:tcW w:w="2392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2392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2392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2392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C2078A" w:rsidTr="005D3FBA">
        <w:tc>
          <w:tcPr>
            <w:tcW w:w="2392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5D3FBA">
        <w:tc>
          <w:tcPr>
            <w:tcW w:w="2392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5D3FBA">
        <w:tc>
          <w:tcPr>
            <w:tcW w:w="2392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5D3FBA">
        <w:tc>
          <w:tcPr>
            <w:tcW w:w="2392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55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23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</w:tbl>
    <w:p w:rsidR="0054320B" w:rsidRDefault="0054320B" w:rsidP="00C56813">
      <w:pPr>
        <w:pStyle w:val="FORMATTEXT"/>
        <w:jc w:val="both"/>
      </w:pPr>
    </w:p>
    <w:p w:rsidR="005D3FBA" w:rsidRDefault="005D3FBA" w:rsidP="00C56813">
      <w:pPr>
        <w:pStyle w:val="FORMATTEXT"/>
        <w:jc w:val="both"/>
      </w:pPr>
    </w:p>
    <w:p w:rsidR="005D3FBA" w:rsidRDefault="005D3FBA" w:rsidP="005D3FBA">
      <w:pPr>
        <w:pStyle w:val="FORMAT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ПЕРЕЧЕНЬ СПЕЦИАЛЬНЫХ ЖУРНАЛОВ РАБОТ</w:t>
      </w:r>
    </w:p>
    <w:p w:rsidR="005D3FBA" w:rsidRDefault="005D3FBA" w:rsidP="005D3FBA">
      <w:pPr>
        <w:pStyle w:val="FORMATTEXT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D3FBA" w:rsidTr="005D3FBA">
        <w:tc>
          <w:tcPr>
            <w:tcW w:w="3190" w:type="dxa"/>
          </w:tcPr>
          <w:p w:rsidR="005D3FBA" w:rsidRDefault="005D3FBA" w:rsidP="005D3FBA">
            <w:pPr>
              <w:pStyle w:val="FORMATTEXT"/>
              <w:jc w:val="center"/>
            </w:pPr>
            <w:r>
              <w:t>Наименование специального журнала и дата его выдачи</w:t>
            </w:r>
          </w:p>
          <w:p w:rsidR="005D3FBA" w:rsidRDefault="005D3FBA" w:rsidP="005D3FBA">
            <w:pPr>
              <w:pStyle w:val="a4"/>
              <w:jc w:val="center"/>
            </w:pPr>
            <w:r>
              <w:t xml:space="preserve"> 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0" w:type="dxa"/>
          </w:tcPr>
          <w:p w:rsidR="005D3FBA" w:rsidRDefault="005D3FBA" w:rsidP="005D3FBA">
            <w:pPr>
              <w:pStyle w:val="FORMATTEXT"/>
              <w:jc w:val="center"/>
            </w:pPr>
            <w:r>
              <w:t>Организация, ведущая журнал, фамилия, инициалы и должность ответственного лица</w:t>
            </w:r>
          </w:p>
        </w:tc>
        <w:tc>
          <w:tcPr>
            <w:tcW w:w="3191" w:type="dxa"/>
          </w:tcPr>
          <w:p w:rsidR="005D3FBA" w:rsidRDefault="005D3FBA" w:rsidP="005D3FBA">
            <w:pPr>
              <w:pStyle w:val="FORMATTEXT"/>
              <w:jc w:val="center"/>
            </w:pPr>
            <w:r>
              <w:t xml:space="preserve">Дата сдачи-приемки журнала и подписи должностных лиц 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3190" w:type="dxa"/>
          </w:tcPr>
          <w:p w:rsidR="005D3FBA" w:rsidRDefault="005D3FBA" w:rsidP="005D3FBA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3190" w:type="dxa"/>
          </w:tcPr>
          <w:p w:rsidR="005D3FBA" w:rsidRDefault="005D3FBA" w:rsidP="005D3FBA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3191" w:type="dxa"/>
          </w:tcPr>
          <w:p w:rsidR="005D3FBA" w:rsidRDefault="005D3FBA" w:rsidP="005D3FBA">
            <w:pPr>
              <w:pStyle w:val="FORMATTEXT"/>
              <w:jc w:val="center"/>
            </w:pPr>
            <w:r>
              <w:t>3</w:t>
            </w:r>
          </w:p>
        </w:tc>
      </w:tr>
      <w:tr w:rsidR="005D3FBA" w:rsidTr="005D3FBA"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1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1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1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1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3191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</w:tbl>
    <w:p w:rsidR="00C2078A" w:rsidRDefault="00C2078A" w:rsidP="00C56813">
      <w:pPr>
        <w:pStyle w:val="FORMATTEXT"/>
        <w:jc w:val="both"/>
        <w:rPr>
          <w:b/>
          <w:bCs/>
          <w:color w:val="000001"/>
        </w:rPr>
      </w:pPr>
    </w:p>
    <w:p w:rsidR="005D3FBA" w:rsidRDefault="00C2078A" w:rsidP="00C2078A">
      <w:pPr>
        <w:pStyle w:val="FORMAT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>ОПИСЬ ПРОЕКТНЫХ ДОКУМЕНТОВ</w:t>
      </w:r>
    </w:p>
    <w:p w:rsidR="00C2078A" w:rsidRDefault="00C2078A" w:rsidP="00C2078A">
      <w:pPr>
        <w:pStyle w:val="FORMATTEXT"/>
        <w:jc w:val="center"/>
        <w:rPr>
          <w:b/>
          <w:bCs/>
          <w:color w:val="00000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8"/>
        <w:gridCol w:w="2393"/>
        <w:gridCol w:w="2393"/>
      </w:tblGrid>
      <w:tr w:rsidR="00C2078A" w:rsidTr="00C2078A">
        <w:tc>
          <w:tcPr>
            <w:tcW w:w="817" w:type="dxa"/>
          </w:tcPr>
          <w:p w:rsidR="00C2078A" w:rsidRDefault="00C2078A" w:rsidP="00C2078A">
            <w:pPr>
              <w:pStyle w:val="FORMATTEXT"/>
              <w:jc w:val="center"/>
            </w:pPr>
            <w:r>
              <w:t xml:space="preserve">NN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C2078A" w:rsidRDefault="00C2078A" w:rsidP="00C2078A">
            <w:pPr>
              <w:pStyle w:val="a4"/>
              <w:jc w:val="center"/>
            </w:pPr>
          </w:p>
          <w:p w:rsidR="00C2078A" w:rsidRDefault="00C2078A" w:rsidP="00C2078A">
            <w:pPr>
              <w:pStyle w:val="FORMATTEXT"/>
              <w:jc w:val="center"/>
            </w:pPr>
          </w:p>
        </w:tc>
        <w:tc>
          <w:tcPr>
            <w:tcW w:w="3968" w:type="dxa"/>
          </w:tcPr>
          <w:p w:rsidR="00C2078A" w:rsidRDefault="00C2078A" w:rsidP="00C2078A">
            <w:pPr>
              <w:pStyle w:val="FORMATTEXT"/>
              <w:jc w:val="center"/>
            </w:pPr>
            <w:r w:rsidRPr="00C2078A">
              <w:t>Наименование проектных документов и согласования по изменению проектных решений в ходе строительства</w:t>
            </w:r>
          </w:p>
        </w:tc>
        <w:tc>
          <w:tcPr>
            <w:tcW w:w="2393" w:type="dxa"/>
          </w:tcPr>
          <w:p w:rsidR="00C2078A" w:rsidRDefault="00C2078A" w:rsidP="00C2078A">
            <w:pPr>
              <w:pStyle w:val="FORMATTEXT"/>
              <w:jc w:val="center"/>
            </w:pPr>
            <w:r w:rsidRPr="00C2078A">
              <w:t>Шифр и номер документа</w:t>
            </w:r>
          </w:p>
        </w:tc>
        <w:tc>
          <w:tcPr>
            <w:tcW w:w="2393" w:type="dxa"/>
          </w:tcPr>
          <w:p w:rsidR="00C2078A" w:rsidRDefault="00C2078A" w:rsidP="00C2078A">
            <w:pPr>
              <w:pStyle w:val="FORMATTEXT"/>
              <w:jc w:val="center"/>
            </w:pPr>
            <w:r>
              <w:t>Дата и роспись в получении документа</w:t>
            </w:r>
          </w:p>
          <w:p w:rsidR="00C2078A" w:rsidRDefault="00C2078A" w:rsidP="00C2078A">
            <w:pPr>
              <w:pStyle w:val="a4"/>
              <w:jc w:val="center"/>
            </w:pPr>
          </w:p>
          <w:p w:rsidR="00C2078A" w:rsidRDefault="00C2078A" w:rsidP="00C2078A">
            <w:pPr>
              <w:pStyle w:val="FORMATTEXT"/>
              <w:jc w:val="center"/>
            </w:pPr>
          </w:p>
        </w:tc>
      </w:tr>
      <w:tr w:rsidR="00C2078A" w:rsidTr="00C2078A">
        <w:tc>
          <w:tcPr>
            <w:tcW w:w="817" w:type="dxa"/>
          </w:tcPr>
          <w:p w:rsidR="00C2078A" w:rsidRDefault="00C2078A" w:rsidP="00C2078A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3968" w:type="dxa"/>
          </w:tcPr>
          <w:p w:rsidR="00C2078A" w:rsidRDefault="00C2078A" w:rsidP="00C2078A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C2078A" w:rsidRDefault="00C2078A" w:rsidP="00C2078A">
            <w:pPr>
              <w:pStyle w:val="FORMATTEXT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C2078A" w:rsidRDefault="00C2078A" w:rsidP="00C2078A">
            <w:pPr>
              <w:pStyle w:val="FORMATTEXT"/>
              <w:jc w:val="center"/>
            </w:pPr>
            <w:r>
              <w:t>4</w:t>
            </w:r>
          </w:p>
        </w:tc>
      </w:tr>
      <w:tr w:rsidR="00C2078A" w:rsidTr="00C2078A">
        <w:tc>
          <w:tcPr>
            <w:tcW w:w="817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3968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C2078A">
        <w:tc>
          <w:tcPr>
            <w:tcW w:w="817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3968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C2078A">
        <w:tc>
          <w:tcPr>
            <w:tcW w:w="817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3968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C2078A">
        <w:tc>
          <w:tcPr>
            <w:tcW w:w="817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3968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C2078A">
        <w:tc>
          <w:tcPr>
            <w:tcW w:w="817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3968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C2078A">
        <w:tc>
          <w:tcPr>
            <w:tcW w:w="817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3968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  <w:tr w:rsidR="00C2078A" w:rsidTr="00C2078A">
        <w:tc>
          <w:tcPr>
            <w:tcW w:w="817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3968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C2078A" w:rsidRDefault="00C2078A" w:rsidP="00C56813">
            <w:pPr>
              <w:pStyle w:val="FORMATTEXT"/>
              <w:jc w:val="both"/>
            </w:pPr>
          </w:p>
        </w:tc>
      </w:tr>
    </w:tbl>
    <w:p w:rsidR="00C2078A" w:rsidRDefault="00C2078A" w:rsidP="00C56813">
      <w:pPr>
        <w:pStyle w:val="FORMATTEXT"/>
        <w:jc w:val="both"/>
      </w:pPr>
    </w:p>
    <w:p w:rsidR="00C2078A" w:rsidRDefault="00C2078A" w:rsidP="00C56813">
      <w:pPr>
        <w:pStyle w:val="FORMATTEXT"/>
        <w:jc w:val="both"/>
      </w:pPr>
    </w:p>
    <w:p w:rsidR="005D3FBA" w:rsidRDefault="005D3FBA" w:rsidP="005D3FBA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ПЕРЕЧЕНЬ АКТОВ ПРОМЕЖУТОЧНОЙ ПРИЕМКИ ОТВЕТСТВЕННЫХ КОНСТРУКЦИЙ И ОСВИДЕТЕЛЬСТВОВАНИЯ СКРЫТЫХ РАБОТ </w:t>
      </w:r>
    </w:p>
    <w:p w:rsidR="00C2078A" w:rsidRDefault="00C2078A" w:rsidP="005D3FBA">
      <w:pPr>
        <w:pStyle w:val="HEADERTEXT"/>
        <w:jc w:val="center"/>
        <w:rPr>
          <w:b/>
          <w:bCs/>
          <w:color w:val="00000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393"/>
        <w:gridCol w:w="2393"/>
      </w:tblGrid>
      <w:tr w:rsidR="005D3FBA" w:rsidTr="005D3FBA">
        <w:trPr>
          <w:trHeight w:val="1497"/>
        </w:trPr>
        <w:tc>
          <w:tcPr>
            <w:tcW w:w="675" w:type="dxa"/>
          </w:tcPr>
          <w:p w:rsidR="005D3FBA" w:rsidRDefault="005D3FBA" w:rsidP="005D3FBA">
            <w:pPr>
              <w:pStyle w:val="FORMATTEXT"/>
              <w:jc w:val="center"/>
            </w:pPr>
            <w:r>
              <w:t xml:space="preserve">NN </w:t>
            </w:r>
            <w:proofErr w:type="gramStart"/>
            <w:r>
              <w:t>п</w:t>
            </w:r>
            <w:proofErr w:type="gramEnd"/>
            <w:r>
              <w:t>/п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4110" w:type="dxa"/>
          </w:tcPr>
          <w:p w:rsidR="005D3FBA" w:rsidRDefault="005D3FBA" w:rsidP="005D3FBA">
            <w:pPr>
              <w:pStyle w:val="FORMATTEXT"/>
              <w:jc w:val="center"/>
            </w:pPr>
            <w:r>
              <w:t>Наименование актов</w:t>
            </w:r>
          </w:p>
          <w:p w:rsidR="005D3FBA" w:rsidRDefault="005D3FBA" w:rsidP="005D3FBA">
            <w:pPr>
              <w:pStyle w:val="FORMATTEXT"/>
              <w:jc w:val="center"/>
            </w:pPr>
            <w:r>
              <w:t xml:space="preserve"> (с указанием места расположения конструкций и работ)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5D3FBA">
            <w:pPr>
              <w:pStyle w:val="FORMATTEXT"/>
              <w:jc w:val="center"/>
            </w:pPr>
            <w:r>
              <w:t xml:space="preserve">Дата подписания акта, фамилии, инициалы и должности </w:t>
            </w:r>
            <w:proofErr w:type="gramStart"/>
            <w:r>
              <w:t>подписавших</w:t>
            </w:r>
            <w:proofErr w:type="gramEnd"/>
          </w:p>
        </w:tc>
        <w:tc>
          <w:tcPr>
            <w:tcW w:w="2393" w:type="dxa"/>
          </w:tcPr>
          <w:p w:rsidR="005D3FBA" w:rsidRDefault="005D3FBA" w:rsidP="005D3FBA">
            <w:pPr>
              <w:pStyle w:val="FORMATTEXT"/>
              <w:jc w:val="center"/>
            </w:pPr>
            <w:r>
              <w:t>Подпись представителя технического надзора, принявшего работы</w:t>
            </w:r>
          </w:p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675" w:type="dxa"/>
          </w:tcPr>
          <w:p w:rsidR="005D3FBA" w:rsidRDefault="005D3FBA" w:rsidP="005D3FBA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4110" w:type="dxa"/>
          </w:tcPr>
          <w:p w:rsidR="005D3FBA" w:rsidRDefault="005D3FBA" w:rsidP="005D3FBA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5D3FBA" w:rsidRDefault="005D3FBA" w:rsidP="005D3FBA">
            <w:pPr>
              <w:pStyle w:val="FORMATTEXT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5D3FBA" w:rsidRDefault="005D3FBA" w:rsidP="005D3FBA">
            <w:pPr>
              <w:pStyle w:val="FORMATTEXT"/>
              <w:jc w:val="center"/>
            </w:pPr>
            <w:r>
              <w:t>4</w:t>
            </w:r>
          </w:p>
        </w:tc>
      </w:tr>
      <w:tr w:rsidR="005D3FBA" w:rsidTr="005D3FBA">
        <w:tc>
          <w:tcPr>
            <w:tcW w:w="675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411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675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411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675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411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675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411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675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411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  <w:tr w:rsidR="005D3FBA" w:rsidTr="005D3FBA">
        <w:tc>
          <w:tcPr>
            <w:tcW w:w="675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4110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  <w:tc>
          <w:tcPr>
            <w:tcW w:w="2393" w:type="dxa"/>
          </w:tcPr>
          <w:p w:rsidR="005D3FBA" w:rsidRDefault="005D3FBA" w:rsidP="00C56813">
            <w:pPr>
              <w:pStyle w:val="FORMATTEXT"/>
              <w:jc w:val="both"/>
            </w:pPr>
          </w:p>
        </w:tc>
      </w:tr>
    </w:tbl>
    <w:p w:rsidR="005D3FBA" w:rsidRDefault="005D3FBA" w:rsidP="00C56813">
      <w:pPr>
        <w:pStyle w:val="FORMATTEXT"/>
        <w:jc w:val="both"/>
      </w:pPr>
    </w:p>
    <w:p w:rsidR="002C1027" w:rsidRDefault="002C1027" w:rsidP="00C56813">
      <w:pPr>
        <w:pStyle w:val="FORMATTEXT"/>
        <w:jc w:val="both"/>
        <w:sectPr w:rsidR="002C10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67FB" w:rsidRDefault="008967FB" w:rsidP="008967FB">
      <w:pPr>
        <w:pStyle w:val="FORMAT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lastRenderedPageBreak/>
        <w:t>СВЕДЕНИЯ О ПРОИЗВОДСТВЕ РАБОТ</w:t>
      </w:r>
    </w:p>
    <w:p w:rsidR="00CB3863" w:rsidRDefault="00CB3863" w:rsidP="008967FB">
      <w:pPr>
        <w:pStyle w:val="FORMATTEXT"/>
        <w:jc w:val="center"/>
        <w:rPr>
          <w:b/>
          <w:bCs/>
          <w:color w:val="000001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2835"/>
        <w:gridCol w:w="1276"/>
        <w:gridCol w:w="3260"/>
        <w:gridCol w:w="1560"/>
        <w:gridCol w:w="1842"/>
        <w:gridCol w:w="1560"/>
      </w:tblGrid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  <w:r>
              <w:t>Дата, смена</w:t>
            </w:r>
          </w:p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  <w:r>
              <w:t xml:space="preserve">Место </w:t>
            </w:r>
            <w:proofErr w:type="spellStart"/>
            <w:r>
              <w:t>произ</w:t>
            </w:r>
            <w:proofErr w:type="spellEnd"/>
            <w:r>
              <w:t>-</w:t>
            </w:r>
          </w:p>
          <w:p w:rsidR="008967FB" w:rsidRDefault="008967FB" w:rsidP="008967FB">
            <w:pPr>
              <w:pStyle w:val="FORMATTEXT"/>
              <w:jc w:val="center"/>
            </w:pPr>
            <w:r>
              <w:t xml:space="preserve"> </w:t>
            </w:r>
            <w:proofErr w:type="spellStart"/>
            <w:proofErr w:type="gramStart"/>
            <w:r>
              <w:t>водства</w:t>
            </w:r>
            <w:proofErr w:type="spellEnd"/>
            <w:r>
              <w:t xml:space="preserve"> работ (ПК</w:t>
            </w:r>
            <w:proofErr w:type="gramEnd"/>
            <w:r>
              <w:t>+...ПК</w:t>
            </w: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  <w:r>
              <w:t>Краткое описание работ и методы производства. Работы, выполняемые субподрядными организациями</w:t>
            </w:r>
          </w:p>
          <w:p w:rsidR="008967FB" w:rsidRPr="008967FB" w:rsidRDefault="008967FB" w:rsidP="008967FB"/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  <w:r>
              <w:t xml:space="preserve">Условия </w:t>
            </w:r>
            <w:proofErr w:type="spellStart"/>
            <w:r>
              <w:t>произ</w:t>
            </w:r>
            <w:proofErr w:type="spellEnd"/>
            <w:r>
              <w:t>-</w:t>
            </w:r>
          </w:p>
          <w:p w:rsidR="008967FB" w:rsidRDefault="008967FB" w:rsidP="008967FB">
            <w:pPr>
              <w:pStyle w:val="FORMATTEXT"/>
              <w:jc w:val="center"/>
            </w:pPr>
            <w:r>
              <w:t xml:space="preserve"> </w:t>
            </w:r>
            <w:proofErr w:type="spellStart"/>
            <w:r>
              <w:t>водства</w:t>
            </w:r>
            <w:proofErr w:type="spellEnd"/>
            <w:r>
              <w:t xml:space="preserve"> работ</w:t>
            </w:r>
          </w:p>
          <w:p w:rsidR="008967FB" w:rsidRDefault="008967FB" w:rsidP="008967FB">
            <w:pPr>
              <w:pStyle w:val="a4"/>
              <w:jc w:val="center"/>
            </w:pPr>
            <w:r>
              <w:t xml:space="preserve"> </w:t>
            </w:r>
          </w:p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  <w:r>
              <w:t>Объем выполненных рабо</w:t>
            </w:r>
            <w:r w:rsidR="002C1027">
              <w:t>т</w:t>
            </w: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  <w:r>
              <w:t xml:space="preserve">Подпись </w:t>
            </w:r>
            <w:proofErr w:type="gramStart"/>
            <w:r>
              <w:t>ответствен</w:t>
            </w:r>
            <w:proofErr w:type="gramEnd"/>
            <w:r>
              <w:t>-</w:t>
            </w:r>
          </w:p>
          <w:p w:rsidR="008967FB" w:rsidRDefault="008967FB" w:rsidP="008967FB">
            <w:pPr>
              <w:pStyle w:val="FORMATTEXT"/>
              <w:jc w:val="center"/>
            </w:pPr>
            <w:r>
              <w:t xml:space="preserve"> </w:t>
            </w:r>
            <w:proofErr w:type="spellStart"/>
            <w:r>
              <w:t>ного</w:t>
            </w:r>
            <w:proofErr w:type="spellEnd"/>
            <w:r>
              <w:t xml:space="preserve"> лица</w:t>
            </w:r>
          </w:p>
          <w:p w:rsidR="008967FB" w:rsidRDefault="008967FB" w:rsidP="008967FB">
            <w:pPr>
              <w:pStyle w:val="a4"/>
              <w:jc w:val="center"/>
            </w:pPr>
            <w:r>
              <w:t xml:space="preserve"> </w:t>
            </w:r>
          </w:p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  <w:r>
              <w:t>Замечания контроли-</w:t>
            </w:r>
          </w:p>
          <w:p w:rsidR="008967FB" w:rsidRDefault="008967FB" w:rsidP="002C1027">
            <w:pPr>
              <w:pStyle w:val="FORMATTEXT"/>
              <w:jc w:val="center"/>
            </w:pPr>
            <w:r>
              <w:t xml:space="preserve"> </w:t>
            </w:r>
            <w:proofErr w:type="spellStart"/>
            <w:r>
              <w:t>рующих</w:t>
            </w:r>
            <w:proofErr w:type="spellEnd"/>
            <w:r>
              <w:t xml:space="preserve"> лиц, Ф.И.О., должность, дата</w:t>
            </w: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  <w:r>
              <w:t xml:space="preserve">Отметка об </w:t>
            </w:r>
            <w:proofErr w:type="spellStart"/>
            <w:r>
              <w:t>испол</w:t>
            </w:r>
            <w:proofErr w:type="spellEnd"/>
            <w:r>
              <w:t>-</w:t>
            </w:r>
          </w:p>
          <w:p w:rsidR="008967FB" w:rsidRDefault="008967FB" w:rsidP="008967FB">
            <w:pPr>
              <w:pStyle w:val="FORMATTEXT"/>
              <w:jc w:val="center"/>
            </w:pPr>
            <w:r>
              <w:t xml:space="preserve"> нении (подпись, дата)</w:t>
            </w:r>
          </w:p>
          <w:p w:rsidR="008967FB" w:rsidRDefault="008967FB" w:rsidP="008967FB">
            <w:pPr>
              <w:pStyle w:val="FORMATTEXT"/>
              <w:jc w:val="center"/>
            </w:pPr>
          </w:p>
        </w:tc>
      </w:tr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  <w:r>
              <w:t>4</w:t>
            </w: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  <w:r>
              <w:t>5</w:t>
            </w: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  <w:r>
              <w:t>6</w:t>
            </w: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  <w:r>
              <w:t>8</w:t>
            </w:r>
          </w:p>
        </w:tc>
      </w:tr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</w:tr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</w:tr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</w:tr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</w:tr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</w:tr>
      <w:tr w:rsidR="002C1027" w:rsidTr="002C1027">
        <w:tc>
          <w:tcPr>
            <w:tcW w:w="1101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2835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276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32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842" w:type="dxa"/>
          </w:tcPr>
          <w:p w:rsidR="008967FB" w:rsidRDefault="008967FB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8967FB" w:rsidRDefault="008967FB" w:rsidP="008967FB">
            <w:pPr>
              <w:pStyle w:val="FORMATTEXT"/>
              <w:jc w:val="center"/>
            </w:pPr>
          </w:p>
        </w:tc>
      </w:tr>
    </w:tbl>
    <w:p w:rsidR="008967FB" w:rsidRDefault="008967FB" w:rsidP="008967FB">
      <w:pPr>
        <w:pStyle w:val="FORMATTEXT"/>
        <w:jc w:val="center"/>
      </w:pPr>
    </w:p>
    <w:p w:rsidR="008967FB" w:rsidRDefault="008967FB" w:rsidP="008967FB">
      <w:pPr>
        <w:pStyle w:val="HEADERTEXT"/>
        <w:jc w:val="center"/>
        <w:rPr>
          <w:b/>
          <w:bCs/>
          <w:color w:val="000001"/>
        </w:rPr>
      </w:pPr>
      <w:r>
        <w:rPr>
          <w:b/>
          <w:bCs/>
          <w:color w:val="000001"/>
        </w:rPr>
        <w:t xml:space="preserve">      ВЕДОМОСТЬ ВЫДАННЫХ ПРЕДПИСАНИЙ О ПРИОСТАНОВКЕ РАБОТ </w:t>
      </w:r>
    </w:p>
    <w:p w:rsidR="00AE47BF" w:rsidRDefault="00AE47BF" w:rsidP="008967FB">
      <w:pPr>
        <w:pStyle w:val="HEADERTEXT"/>
        <w:jc w:val="center"/>
        <w:rPr>
          <w:b/>
          <w:bCs/>
          <w:color w:val="000001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67"/>
        <w:gridCol w:w="3136"/>
        <w:gridCol w:w="2551"/>
        <w:gridCol w:w="1985"/>
        <w:gridCol w:w="2126"/>
        <w:gridCol w:w="1984"/>
        <w:gridCol w:w="1560"/>
      </w:tblGrid>
      <w:tr w:rsidR="00AE47BF" w:rsidTr="002C1027">
        <w:tc>
          <w:tcPr>
            <w:tcW w:w="1367" w:type="dxa"/>
          </w:tcPr>
          <w:p w:rsidR="00AE47BF" w:rsidRDefault="00AE47BF" w:rsidP="00AE47BF">
            <w:pPr>
              <w:pStyle w:val="FORMATTEXT"/>
              <w:jc w:val="center"/>
            </w:pPr>
            <w:r>
              <w:t>Дата</w:t>
            </w:r>
          </w:p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3136" w:type="dxa"/>
          </w:tcPr>
          <w:p w:rsidR="00AE47BF" w:rsidRDefault="00AE47BF" w:rsidP="00AE47BF">
            <w:pPr>
              <w:pStyle w:val="FORMATTEXT"/>
              <w:jc w:val="center"/>
            </w:pPr>
            <w:r>
              <w:t>Наименование конструктивных частей и элементов, места их расположения со ссылкой на номера чертежей</w:t>
            </w:r>
          </w:p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551" w:type="dxa"/>
          </w:tcPr>
          <w:p w:rsidR="00AE47BF" w:rsidRDefault="00AE47BF" w:rsidP="00AE47BF">
            <w:pPr>
              <w:pStyle w:val="FORMATTEXT"/>
              <w:jc w:val="center"/>
            </w:pPr>
            <w:r>
              <w:t>Наименование нарушений проектных и нормативных документов</w:t>
            </w:r>
          </w:p>
          <w:p w:rsidR="00AE47BF" w:rsidRDefault="00AE47BF" w:rsidP="00AE47BF">
            <w:pPr>
              <w:pStyle w:val="a4"/>
              <w:jc w:val="center"/>
            </w:pPr>
            <w:r>
              <w:t xml:space="preserve"> </w:t>
            </w:r>
          </w:p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5" w:type="dxa"/>
          </w:tcPr>
          <w:p w:rsidR="00AE47BF" w:rsidRDefault="00AE47BF" w:rsidP="00AE47BF">
            <w:pPr>
              <w:pStyle w:val="FORMATTEXT"/>
              <w:jc w:val="center"/>
            </w:pPr>
            <w:r>
              <w:t>Должности и подписи лиц, выдавших предписание</w:t>
            </w:r>
          </w:p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126" w:type="dxa"/>
          </w:tcPr>
          <w:p w:rsidR="00AE47BF" w:rsidRDefault="00AE47BF" w:rsidP="00AE47BF">
            <w:pPr>
              <w:pStyle w:val="FORMATTEXT"/>
              <w:jc w:val="center"/>
            </w:pPr>
            <w:r>
              <w:t>Отметка об устранении нарушений, дата</w:t>
            </w:r>
          </w:p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4" w:type="dxa"/>
          </w:tcPr>
          <w:p w:rsidR="00AE47BF" w:rsidRDefault="00AE47BF" w:rsidP="00AE47BF">
            <w:pPr>
              <w:pStyle w:val="FORMATTEXT"/>
              <w:jc w:val="center"/>
            </w:pPr>
            <w:r>
              <w:t>Должность ответственного исполнителя</w:t>
            </w:r>
          </w:p>
          <w:p w:rsidR="00AE47BF" w:rsidRDefault="00AE47BF" w:rsidP="00AE47BF">
            <w:pPr>
              <w:pStyle w:val="a4"/>
              <w:jc w:val="center"/>
            </w:pPr>
            <w:r>
              <w:t xml:space="preserve"> </w:t>
            </w:r>
          </w:p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AE47BF" w:rsidRDefault="00AE47BF" w:rsidP="00AE47BF">
            <w:pPr>
              <w:pStyle w:val="FORMATTEXT"/>
              <w:jc w:val="center"/>
            </w:pPr>
            <w:r>
              <w:t>Подпись</w:t>
            </w:r>
          </w:p>
          <w:p w:rsidR="00AE47BF" w:rsidRDefault="00AE47BF" w:rsidP="008967FB">
            <w:pPr>
              <w:pStyle w:val="FORMATTEXT"/>
              <w:jc w:val="center"/>
            </w:pPr>
          </w:p>
        </w:tc>
      </w:tr>
      <w:tr w:rsidR="00AE47BF" w:rsidTr="002C1027">
        <w:tc>
          <w:tcPr>
            <w:tcW w:w="1367" w:type="dxa"/>
          </w:tcPr>
          <w:p w:rsidR="00AE47BF" w:rsidRDefault="00AE47BF" w:rsidP="008967FB">
            <w:pPr>
              <w:pStyle w:val="FORMATTEXT"/>
              <w:jc w:val="center"/>
            </w:pPr>
            <w:r>
              <w:t>1</w:t>
            </w:r>
          </w:p>
        </w:tc>
        <w:tc>
          <w:tcPr>
            <w:tcW w:w="3136" w:type="dxa"/>
          </w:tcPr>
          <w:p w:rsidR="00AE47BF" w:rsidRDefault="00AE47BF" w:rsidP="008967FB">
            <w:pPr>
              <w:pStyle w:val="FORMATTEXT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AE47BF" w:rsidRDefault="00AE47BF" w:rsidP="008967FB">
            <w:pPr>
              <w:pStyle w:val="FORMATTEXT"/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AE47BF" w:rsidRDefault="00AE47BF" w:rsidP="008967FB">
            <w:pPr>
              <w:pStyle w:val="FORMATTEXT"/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AE47BF" w:rsidRDefault="00AE47BF" w:rsidP="008967FB">
            <w:pPr>
              <w:pStyle w:val="FORMATTEXT"/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AE47BF" w:rsidRDefault="00AE47BF" w:rsidP="008967FB">
            <w:pPr>
              <w:pStyle w:val="FORMATTEXT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AE47BF" w:rsidRDefault="00AE47BF" w:rsidP="008967FB">
            <w:pPr>
              <w:pStyle w:val="FORMATTEXT"/>
              <w:jc w:val="center"/>
            </w:pPr>
            <w:r>
              <w:t>7</w:t>
            </w:r>
          </w:p>
        </w:tc>
      </w:tr>
      <w:tr w:rsidR="00AE47BF" w:rsidTr="002C1027">
        <w:tc>
          <w:tcPr>
            <w:tcW w:w="1367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3136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551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5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126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4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AE47BF" w:rsidRDefault="00AE47BF" w:rsidP="008967FB">
            <w:pPr>
              <w:pStyle w:val="FORMATTEXT"/>
              <w:jc w:val="center"/>
            </w:pPr>
          </w:p>
        </w:tc>
      </w:tr>
      <w:tr w:rsidR="00AE47BF" w:rsidTr="002C1027">
        <w:tc>
          <w:tcPr>
            <w:tcW w:w="1367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3136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551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5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126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4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AE47BF" w:rsidRDefault="00AE47BF" w:rsidP="008967FB">
            <w:pPr>
              <w:pStyle w:val="FORMATTEXT"/>
              <w:jc w:val="center"/>
            </w:pPr>
          </w:p>
        </w:tc>
      </w:tr>
      <w:tr w:rsidR="00AE47BF" w:rsidTr="002C1027">
        <w:tc>
          <w:tcPr>
            <w:tcW w:w="1367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3136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551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5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2126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984" w:type="dxa"/>
          </w:tcPr>
          <w:p w:rsidR="00AE47BF" w:rsidRDefault="00AE47BF" w:rsidP="008967FB">
            <w:pPr>
              <w:pStyle w:val="FORMATTEXT"/>
              <w:jc w:val="center"/>
            </w:pPr>
          </w:p>
        </w:tc>
        <w:tc>
          <w:tcPr>
            <w:tcW w:w="1560" w:type="dxa"/>
          </w:tcPr>
          <w:p w:rsidR="00AE47BF" w:rsidRDefault="00AE47BF" w:rsidP="008967FB">
            <w:pPr>
              <w:pStyle w:val="FORMATTEXT"/>
              <w:jc w:val="center"/>
            </w:pPr>
          </w:p>
        </w:tc>
      </w:tr>
    </w:tbl>
    <w:p w:rsidR="008967FB" w:rsidRDefault="008967FB" w:rsidP="008967FB">
      <w:pPr>
        <w:pStyle w:val="FORMATTEXT"/>
        <w:jc w:val="center"/>
      </w:pPr>
    </w:p>
    <w:sectPr w:rsidR="008967FB" w:rsidSect="002C102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A5A"/>
    <w:rsid w:val="00014AA2"/>
    <w:rsid w:val="0002728E"/>
    <w:rsid w:val="00065A5A"/>
    <w:rsid w:val="000C27FB"/>
    <w:rsid w:val="00131E56"/>
    <w:rsid w:val="00142A83"/>
    <w:rsid w:val="00180A87"/>
    <w:rsid w:val="0018274B"/>
    <w:rsid w:val="002B2823"/>
    <w:rsid w:val="002C1027"/>
    <w:rsid w:val="00307616"/>
    <w:rsid w:val="00344A34"/>
    <w:rsid w:val="00375721"/>
    <w:rsid w:val="003958F6"/>
    <w:rsid w:val="003B0F0F"/>
    <w:rsid w:val="003D13BA"/>
    <w:rsid w:val="00413DE9"/>
    <w:rsid w:val="00442860"/>
    <w:rsid w:val="00473BA4"/>
    <w:rsid w:val="004B1D9A"/>
    <w:rsid w:val="004C0746"/>
    <w:rsid w:val="004D606B"/>
    <w:rsid w:val="004F4585"/>
    <w:rsid w:val="00503443"/>
    <w:rsid w:val="00510F66"/>
    <w:rsid w:val="00533CB9"/>
    <w:rsid w:val="0054320B"/>
    <w:rsid w:val="005C08FB"/>
    <w:rsid w:val="005D3FBA"/>
    <w:rsid w:val="00631E48"/>
    <w:rsid w:val="006A24DD"/>
    <w:rsid w:val="006B2C95"/>
    <w:rsid w:val="006D34E8"/>
    <w:rsid w:val="0070513D"/>
    <w:rsid w:val="00733ABD"/>
    <w:rsid w:val="00764D8E"/>
    <w:rsid w:val="00773544"/>
    <w:rsid w:val="007A7431"/>
    <w:rsid w:val="007C13DB"/>
    <w:rsid w:val="007D19D9"/>
    <w:rsid w:val="00814863"/>
    <w:rsid w:val="00831FDF"/>
    <w:rsid w:val="008425BA"/>
    <w:rsid w:val="008967FB"/>
    <w:rsid w:val="008B3733"/>
    <w:rsid w:val="008B418B"/>
    <w:rsid w:val="009072FE"/>
    <w:rsid w:val="00960DEC"/>
    <w:rsid w:val="009815BB"/>
    <w:rsid w:val="009A2444"/>
    <w:rsid w:val="009A6F0D"/>
    <w:rsid w:val="009B4FC7"/>
    <w:rsid w:val="00A0091E"/>
    <w:rsid w:val="00A20E76"/>
    <w:rsid w:val="00A55959"/>
    <w:rsid w:val="00AB7491"/>
    <w:rsid w:val="00AD718D"/>
    <w:rsid w:val="00AE47BF"/>
    <w:rsid w:val="00AF2A09"/>
    <w:rsid w:val="00B0189B"/>
    <w:rsid w:val="00B942C8"/>
    <w:rsid w:val="00BD50BA"/>
    <w:rsid w:val="00BD5481"/>
    <w:rsid w:val="00C15770"/>
    <w:rsid w:val="00C2078A"/>
    <w:rsid w:val="00C37A16"/>
    <w:rsid w:val="00C522DC"/>
    <w:rsid w:val="00C549AE"/>
    <w:rsid w:val="00C56813"/>
    <w:rsid w:val="00CA0C7B"/>
    <w:rsid w:val="00CB3863"/>
    <w:rsid w:val="00CD2A84"/>
    <w:rsid w:val="00CE68F0"/>
    <w:rsid w:val="00D06950"/>
    <w:rsid w:val="00D10D69"/>
    <w:rsid w:val="00D16155"/>
    <w:rsid w:val="00D41804"/>
    <w:rsid w:val="00D749A7"/>
    <w:rsid w:val="00D80572"/>
    <w:rsid w:val="00D97CDE"/>
    <w:rsid w:val="00DE48FE"/>
    <w:rsid w:val="00E01D1B"/>
    <w:rsid w:val="00E96F54"/>
    <w:rsid w:val="00EA7922"/>
    <w:rsid w:val="00EB58A8"/>
    <w:rsid w:val="00EC105B"/>
    <w:rsid w:val="00EF29EE"/>
    <w:rsid w:val="00F34F59"/>
    <w:rsid w:val="00F62A4A"/>
    <w:rsid w:val="00FA3006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1827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customStyle="1" w:styleId="FORMATTEXT">
    <w:name w:val=".FORMATTEXT"/>
    <w:uiPriority w:val="99"/>
    <w:rsid w:val="001827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82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."/>
    <w:uiPriority w:val="99"/>
    <w:rsid w:val="001827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.HEADERTEXT"/>
    <w:uiPriority w:val="99"/>
    <w:rsid w:val="001827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customStyle="1" w:styleId="FORMATTEXT">
    <w:name w:val=".FORMATTEXT"/>
    <w:uiPriority w:val="99"/>
    <w:rsid w:val="001827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182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."/>
    <w:uiPriority w:val="99"/>
    <w:rsid w:val="001827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9B530A82</Template>
  <TotalTime>74</TotalTime>
  <Pages>7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Ryaguzova</dc:creator>
  <cp:lastModifiedBy>Баученков</cp:lastModifiedBy>
  <cp:revision>32</cp:revision>
  <cp:lastPrinted>2015-06-09T13:41:00Z</cp:lastPrinted>
  <dcterms:created xsi:type="dcterms:W3CDTF">2015-06-09T08:46:00Z</dcterms:created>
  <dcterms:modified xsi:type="dcterms:W3CDTF">2026-06-22T14:46:00Z</dcterms:modified>
</cp:coreProperties>
</file>